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147F9A35"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600A1">
        <w:rPr>
          <w:rFonts w:ascii="Arial" w:hAnsi="Arial" w:cs="Arial"/>
          <w:b/>
          <w:bCs/>
        </w:rPr>
        <w:t>3</w:t>
      </w:r>
      <w:r w:rsidR="00FA3FEF">
        <w:rPr>
          <w:rFonts w:ascii="Arial" w:hAnsi="Arial" w:cs="Arial"/>
          <w:b/>
          <w:bCs/>
        </w:rPr>
        <w:t>bis</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42566B">
        <w:rPr>
          <w:rFonts w:ascii="Arial" w:hAnsi="Arial" w:cs="Arial"/>
          <w:b/>
          <w:bCs/>
        </w:rPr>
        <w:t>2</w:t>
      </w:r>
      <w:r w:rsidR="00FE7BE6">
        <w:rPr>
          <w:rFonts w:ascii="Arial" w:hAnsi="Arial" w:cs="Arial"/>
          <w:b/>
          <w:bCs/>
        </w:rPr>
        <w:t>10</w:t>
      </w:r>
      <w:r w:rsidR="00994417">
        <w:rPr>
          <w:rFonts w:ascii="Arial" w:hAnsi="Arial" w:cs="Arial"/>
          <w:b/>
          <w:bCs/>
        </w:rPr>
        <w:t>7634</w:t>
      </w:r>
    </w:p>
    <w:p w14:paraId="00B08ED4" w14:textId="402C1C07" w:rsidR="009302EA" w:rsidRPr="00210D4C" w:rsidRDefault="009302EA" w:rsidP="009302E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w:t>
      </w:r>
      <w:r w:rsidR="00994417">
        <w:rPr>
          <w:rFonts w:ascii="Arial" w:eastAsia="MS Mincho" w:hAnsi="Arial" w:cs="Arial"/>
          <w:b/>
          <w:bCs/>
          <w:lang w:eastAsia="ja-JP"/>
        </w:rPr>
        <w:t>ugust</w:t>
      </w:r>
      <w:r>
        <w:rPr>
          <w:rFonts w:ascii="Arial" w:eastAsia="MS Mincho" w:hAnsi="Arial" w:cs="Arial"/>
          <w:b/>
          <w:bCs/>
          <w:lang w:eastAsia="ja-JP"/>
        </w:rPr>
        <w:t xml:space="preserve"> 1</w:t>
      </w:r>
      <w:r w:rsidR="00994417">
        <w:rPr>
          <w:rFonts w:ascii="Arial" w:eastAsia="MS Mincho" w:hAnsi="Arial" w:cs="Arial"/>
          <w:b/>
          <w:bCs/>
          <w:lang w:eastAsia="ja-JP"/>
        </w:rPr>
        <w:t>6</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A</w:t>
      </w:r>
      <w:r w:rsidR="00994417">
        <w:rPr>
          <w:rFonts w:ascii="Arial" w:eastAsia="MS Mincho" w:hAnsi="Arial" w:cs="Arial"/>
          <w:b/>
          <w:bCs/>
          <w:lang w:eastAsia="ja-JP"/>
        </w:rPr>
        <w:t>ugust</w:t>
      </w:r>
      <w:r>
        <w:rPr>
          <w:rFonts w:ascii="Arial" w:eastAsia="MS Mincho" w:hAnsi="Arial" w:cs="Arial"/>
          <w:b/>
          <w:bCs/>
          <w:lang w:eastAsia="ja-JP"/>
        </w:rPr>
        <w:t xml:space="preserve"> 2</w:t>
      </w:r>
      <w:r w:rsidR="00994417">
        <w:rPr>
          <w:rFonts w:ascii="Arial" w:eastAsia="MS Mincho" w:hAnsi="Arial" w:cs="Arial"/>
          <w:b/>
          <w:bCs/>
          <w:lang w:eastAsia="ja-JP"/>
        </w:rPr>
        <w:t>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EFCB57" w:rsidR="00E90E49" w:rsidRPr="00764EBC" w:rsidRDefault="00E90E49" w:rsidP="00311702">
      <w:pPr>
        <w:pStyle w:val="3GPPHeader"/>
      </w:pPr>
      <w:r w:rsidRPr="00764EBC">
        <w:t>Agenda Item:</w:t>
      </w:r>
      <w:r w:rsidRPr="00764EBC">
        <w:tab/>
      </w:r>
      <w:r w:rsidR="004063E9">
        <w:t>8</w:t>
      </w:r>
      <w:r w:rsidR="006A276B">
        <w:t>.</w:t>
      </w:r>
      <w:r w:rsidR="00451B62">
        <w:t>10</w:t>
      </w:r>
      <w:r w:rsidR="00897212">
        <w:t>.3.2</w:t>
      </w:r>
    </w:p>
    <w:p w14:paraId="2D2AF385" w14:textId="0F1C0EBD" w:rsidR="00E90E49" w:rsidRPr="00764EBC" w:rsidRDefault="003D3C45" w:rsidP="00F64C2B">
      <w:pPr>
        <w:pStyle w:val="3GPPHeader"/>
      </w:pPr>
      <w:r w:rsidRPr="00764EBC">
        <w:t>Source:</w:t>
      </w:r>
      <w:r w:rsidR="00E90E49" w:rsidRPr="00764EBC">
        <w:tab/>
      </w:r>
      <w:r w:rsidR="00F12DE8" w:rsidRPr="00764EBC">
        <w:t>Apple</w:t>
      </w:r>
    </w:p>
    <w:p w14:paraId="64D45340" w14:textId="0C460A47" w:rsidR="00531215" w:rsidRPr="00764EBC" w:rsidRDefault="003D3C45" w:rsidP="00311702">
      <w:pPr>
        <w:pStyle w:val="3GPPHeader"/>
      </w:pPr>
      <w:r w:rsidRPr="00764EBC">
        <w:t>Title:</w:t>
      </w:r>
      <w:r w:rsidR="00E90E49" w:rsidRPr="00764EBC">
        <w:tab/>
      </w:r>
      <w:r w:rsidR="009B5CF2">
        <w:t xml:space="preserve">Cell Selection </w:t>
      </w:r>
      <w:r w:rsidR="0010423D">
        <w:t xml:space="preserve">and </w:t>
      </w:r>
      <w:r w:rsidR="00EA7061">
        <w:t xml:space="preserve">Cell </w:t>
      </w:r>
      <w:r w:rsidR="00846FE9">
        <w:t>R</w:t>
      </w:r>
      <w:r w:rsidR="0010423D">
        <w:t xml:space="preserve">eselection </w:t>
      </w:r>
      <w:r w:rsidR="004E54CA">
        <w:t xml:space="preserve">Solutions for </w:t>
      </w:r>
      <w:proofErr w:type="gramStart"/>
      <w:r w:rsidR="004063E9">
        <w:t>N</w:t>
      </w:r>
      <w:r w:rsidR="00E34047">
        <w:t>on Terrestrial</w:t>
      </w:r>
      <w:proofErr w:type="gramEnd"/>
      <w:r w:rsidR="00E34047">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4C572ED8" w:rsidR="009B5CF2" w:rsidRDefault="004063E9" w:rsidP="00B42AE4">
      <w:pPr>
        <w:jc w:val="both"/>
      </w:pPr>
      <w:r>
        <w:t>One of the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for UE Idle mode behaviors is </w:t>
      </w:r>
    </w:p>
    <w:p w14:paraId="2ED3777E" w14:textId="77777777" w:rsidR="009B5CF2" w:rsidRPr="009B5CF2" w:rsidRDefault="009B5CF2" w:rsidP="007F49CA">
      <w:pPr>
        <w:pStyle w:val="ListParagraph"/>
        <w:numPr>
          <w:ilvl w:val="0"/>
          <w:numId w:val="23"/>
        </w:numPr>
        <w:spacing w:after="200" w:line="276" w:lineRule="auto"/>
        <w:contextualSpacing/>
        <w:rPr>
          <w:rFonts w:ascii="Times New Roman" w:hAnsi="Times New Roman"/>
          <w:sz w:val="20"/>
          <w:szCs w:val="20"/>
        </w:rPr>
      </w:pPr>
      <w:r w:rsidRPr="00C415B3">
        <w:rPr>
          <w:rFonts w:ascii="Times New Roman" w:hAnsi="Times New Roman"/>
          <w:sz w:val="20"/>
          <w:szCs w:val="20"/>
        </w:rPr>
        <w:t>Definition of additional assistance information for cell selection/reselection (</w:t>
      </w:r>
      <w:proofErr w:type="gramStart"/>
      <w:r w:rsidRPr="00C415B3">
        <w:rPr>
          <w:rFonts w:ascii="Times New Roman" w:hAnsi="Times New Roman"/>
          <w:sz w:val="20"/>
          <w:szCs w:val="20"/>
        </w:rPr>
        <w:t>e.g.</w:t>
      </w:r>
      <w:proofErr w:type="gramEnd"/>
      <w:r w:rsidRPr="00C415B3">
        <w:rPr>
          <w:rFonts w:ascii="Times New Roman" w:hAnsi="Times New Roman"/>
          <w:sz w:val="20"/>
          <w:szCs w:val="20"/>
        </w:rPr>
        <w:t xml:space="preserve"> using UE location information, satellite Ephemeris information)</w:t>
      </w:r>
      <w:r w:rsidR="004063E9">
        <w:t xml:space="preserve">. </w:t>
      </w:r>
    </w:p>
    <w:p w14:paraId="6076B0F7" w14:textId="27E5C4E4" w:rsidR="0087500F" w:rsidRDefault="0087500F" w:rsidP="009C0798">
      <w:pPr>
        <w:spacing w:after="180"/>
        <w:contextualSpacing/>
        <w:jc w:val="both"/>
        <w:rPr>
          <w:szCs w:val="20"/>
        </w:rPr>
      </w:pPr>
      <w:r>
        <w:rPr>
          <w:szCs w:val="20"/>
        </w:rPr>
        <w:t>In RAN2#111-e</w:t>
      </w:r>
      <w:r w:rsidR="0037377F">
        <w:rPr>
          <w:szCs w:val="20"/>
        </w:rPr>
        <w:t xml:space="preserve"> [8]</w:t>
      </w:r>
      <w:r>
        <w:rPr>
          <w:szCs w:val="20"/>
        </w:rPr>
        <w:t xml:space="preserve"> and RAN2#112-e </w:t>
      </w:r>
      <w:r w:rsidR="0037377F">
        <w:rPr>
          <w:szCs w:val="20"/>
        </w:rPr>
        <w:t>[9]</w:t>
      </w:r>
      <w:r w:rsidR="00186929">
        <w:rPr>
          <w:szCs w:val="20"/>
        </w:rPr>
        <w:t>, RAN2#113-e [11] and RAN2#114-e [12]</w:t>
      </w:r>
      <w:r w:rsidR="0037377F">
        <w:rPr>
          <w:szCs w:val="20"/>
        </w:rPr>
        <w:t xml:space="preserve"> </w:t>
      </w:r>
      <w:r>
        <w:rPr>
          <w:szCs w:val="20"/>
        </w:rPr>
        <w:t>the following agreements were made for cell selection and reselection criteria of NTN.</w:t>
      </w:r>
    </w:p>
    <w:p w14:paraId="062C8A69" w14:textId="77777777" w:rsidR="0087500F" w:rsidRDefault="0087500F" w:rsidP="009C0798">
      <w:pPr>
        <w:spacing w:after="180"/>
        <w:contextualSpacing/>
        <w:jc w:val="both"/>
        <w:rPr>
          <w:szCs w:val="20"/>
        </w:rPr>
      </w:pPr>
    </w:p>
    <w:p w14:paraId="5EC7FBB3" w14:textId="77777777" w:rsidR="0087500F" w:rsidRPr="0087500F" w:rsidRDefault="0087500F" w:rsidP="0087500F">
      <w:pPr>
        <w:pStyle w:val="BlockText"/>
        <w:ind w:left="270" w:right="279"/>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RAN2#111:</w:t>
      </w:r>
    </w:p>
    <w:p w14:paraId="390FE130"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Cell selection / reselection in NR is the baseline in NTN idle mode procedure.</w:t>
      </w:r>
    </w:p>
    <w:p w14:paraId="313EB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2.</w:t>
      </w:r>
      <w:r w:rsidRPr="0087500F">
        <w:rPr>
          <w:rFonts w:ascii="Times New Roman" w:hAnsi="Times New Roman" w:cs="Times New Roman"/>
          <w:i w:val="0"/>
          <w:iCs w:val="0"/>
          <w:color w:val="000000" w:themeColor="text1"/>
          <w:sz w:val="20"/>
          <w:szCs w:val="20"/>
        </w:rPr>
        <w:tab/>
        <w:t xml:space="preserve">Satellite/HAPS ephemeris based cell selection and reselection should be defined for NTN (FFS what the term satellite/HAPS ephemeris actually means). FFS when this </w:t>
      </w:r>
      <w:proofErr w:type="gramStart"/>
      <w:r w:rsidRPr="0087500F">
        <w:rPr>
          <w:rFonts w:ascii="Times New Roman" w:hAnsi="Times New Roman" w:cs="Times New Roman"/>
          <w:i w:val="0"/>
          <w:iCs w:val="0"/>
          <w:color w:val="000000" w:themeColor="text1"/>
          <w:sz w:val="20"/>
          <w:szCs w:val="20"/>
        </w:rPr>
        <w:t>ephemeris based</w:t>
      </w:r>
      <w:proofErr w:type="gramEnd"/>
      <w:r w:rsidRPr="0087500F">
        <w:rPr>
          <w:rFonts w:ascii="Times New Roman" w:hAnsi="Times New Roman" w:cs="Times New Roman"/>
          <w:i w:val="0"/>
          <w:iCs w:val="0"/>
          <w:color w:val="000000" w:themeColor="text1"/>
          <w:sz w:val="20"/>
          <w:szCs w:val="20"/>
        </w:rPr>
        <w:t xml:space="preserve"> cell selection / reselection can be used. FFS whether UE location (and/or other information) based cell selection and reselection should be introduced for NTN</w:t>
      </w:r>
    </w:p>
    <w:p w14:paraId="4EC4726A"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3.</w:t>
      </w:r>
      <w:r w:rsidRPr="0087500F">
        <w:rPr>
          <w:rFonts w:ascii="Times New Roman" w:hAnsi="Times New Roman" w:cs="Times New Roman"/>
          <w:i w:val="0"/>
          <w:iCs w:val="0"/>
          <w:color w:val="000000" w:themeColor="text1"/>
          <w:sz w:val="20"/>
          <w:szCs w:val="20"/>
        </w:rPr>
        <w:tab/>
        <w:t xml:space="preserve">The satellite ephemeris should be provided to UE, at least for Satellite/HAPS </w:t>
      </w:r>
      <w:proofErr w:type="gramStart"/>
      <w:r w:rsidRPr="0087500F">
        <w:rPr>
          <w:rFonts w:ascii="Times New Roman" w:hAnsi="Times New Roman" w:cs="Times New Roman"/>
          <w:i w:val="0"/>
          <w:iCs w:val="0"/>
          <w:color w:val="000000" w:themeColor="text1"/>
          <w:sz w:val="20"/>
          <w:szCs w:val="20"/>
        </w:rPr>
        <w:t>ephemeris based</w:t>
      </w:r>
      <w:proofErr w:type="gramEnd"/>
      <w:r w:rsidRPr="0087500F">
        <w:rPr>
          <w:rFonts w:ascii="Times New Roman" w:hAnsi="Times New Roman" w:cs="Times New Roman"/>
          <w:i w:val="0"/>
          <w:iCs w:val="0"/>
          <w:color w:val="000000" w:themeColor="text1"/>
          <w:sz w:val="20"/>
          <w:szCs w:val="20"/>
        </w:rPr>
        <w:t xml:space="preserve"> cell selection and reselection (FFS what the term satellite/HAPS ephemeris actually means).</w:t>
      </w:r>
    </w:p>
    <w:p w14:paraId="61663555"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4.</w:t>
      </w:r>
      <w:r w:rsidRPr="0087500F">
        <w:rPr>
          <w:rFonts w:ascii="Times New Roman" w:hAnsi="Times New Roman" w:cs="Times New Roman"/>
          <w:i w:val="0"/>
          <w:iCs w:val="0"/>
          <w:color w:val="000000" w:themeColor="text1"/>
          <w:sz w:val="20"/>
          <w:szCs w:val="20"/>
        </w:rPr>
        <w:tab/>
        <w:t>The network type (</w:t>
      </w:r>
      <w:proofErr w:type="gramStart"/>
      <w:r w:rsidRPr="0087500F">
        <w:rPr>
          <w:rFonts w:ascii="Times New Roman" w:hAnsi="Times New Roman" w:cs="Times New Roman"/>
          <w:i w:val="0"/>
          <w:iCs w:val="0"/>
          <w:color w:val="000000" w:themeColor="text1"/>
          <w:sz w:val="20"/>
          <w:szCs w:val="20"/>
        </w:rPr>
        <w:t>i.e.</w:t>
      </w:r>
      <w:proofErr w:type="gramEnd"/>
      <w:r w:rsidRPr="0087500F">
        <w:rPr>
          <w:rFonts w:ascii="Times New Roman" w:hAnsi="Times New Roman" w:cs="Times New Roman"/>
          <w:i w:val="0"/>
          <w:iCs w:val="0"/>
          <w:color w:val="000000" w:themeColor="text1"/>
          <w:sz w:val="20"/>
          <w:szCs w:val="20"/>
        </w:rPr>
        <w:t xml:space="preserve"> TN or NTN) should be known to UE. FFS whether to achieve this in an implicit or explicit way.</w:t>
      </w:r>
    </w:p>
    <w:p w14:paraId="2918D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5.</w:t>
      </w:r>
      <w:r w:rsidRPr="0087500F">
        <w:rPr>
          <w:rFonts w:ascii="Times New Roman" w:hAnsi="Times New Roman" w:cs="Times New Roman"/>
          <w:i w:val="0"/>
          <w:iCs w:val="0"/>
          <w:color w:val="000000" w:themeColor="text1"/>
          <w:sz w:val="20"/>
          <w:szCs w:val="20"/>
        </w:rPr>
        <w:tab/>
        <w:t>The existing cell reselection priority configuration can be taken as a baseline in NTN. FFS on any further enhancement.</w:t>
      </w:r>
    </w:p>
    <w:p w14:paraId="1236744E" w14:textId="661B2BE4"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6.</w:t>
      </w:r>
      <w:r w:rsidRPr="0087500F">
        <w:rPr>
          <w:rFonts w:ascii="Times New Roman" w:hAnsi="Times New Roman" w:cs="Times New Roman"/>
          <w:i w:val="0"/>
          <w:iCs w:val="0"/>
          <w:color w:val="000000" w:themeColor="text1"/>
          <w:sz w:val="20"/>
          <w:szCs w:val="20"/>
        </w:rPr>
        <w:tab/>
        <w:t>Postpone the discussion on whether to introduce a new SIB until we have more progress on the content of NTN specific system information.</w:t>
      </w:r>
    </w:p>
    <w:p w14:paraId="7E189CCB" w14:textId="77777777" w:rsidR="0087500F" w:rsidRDefault="0087500F" w:rsidP="009C0798">
      <w:pPr>
        <w:spacing w:after="180"/>
        <w:contextualSpacing/>
        <w:jc w:val="both"/>
        <w:rPr>
          <w:szCs w:val="20"/>
        </w:rPr>
      </w:pPr>
    </w:p>
    <w:p w14:paraId="3D1A40F2" w14:textId="77777777" w:rsidR="0087500F" w:rsidRPr="0087500F" w:rsidRDefault="0087500F" w:rsidP="0087500F">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RAN2#112:</w:t>
      </w:r>
    </w:p>
    <w:p w14:paraId="7BE1BC66" w14:textId="618782A5"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5D486F7" w14:textId="51A60D15" w:rsidR="0087500F" w:rsidRDefault="0087500F" w:rsidP="009C0798">
      <w:pPr>
        <w:spacing w:after="180"/>
        <w:contextualSpacing/>
        <w:jc w:val="both"/>
        <w:rPr>
          <w:szCs w:val="20"/>
        </w:rPr>
      </w:pPr>
    </w:p>
    <w:p w14:paraId="3537AB79" w14:textId="5C8BEAF0" w:rsidR="0052567F" w:rsidRPr="0087500F" w:rsidRDefault="0052567F" w:rsidP="0052567F">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w:t>
      </w:r>
      <w:r>
        <w:rPr>
          <w:rFonts w:ascii="Times New Roman" w:hAnsi="Times New Roman" w:cs="Times New Roman"/>
          <w:b/>
          <w:bCs/>
          <w:i w:val="0"/>
          <w:iCs w:val="0"/>
          <w:color w:val="000000" w:themeColor="text1"/>
          <w:sz w:val="20"/>
          <w:szCs w:val="20"/>
        </w:rPr>
        <w:t>3-e</w:t>
      </w:r>
      <w:r w:rsidRPr="0087500F">
        <w:rPr>
          <w:rFonts w:ascii="Times New Roman" w:hAnsi="Times New Roman" w:cs="Times New Roman"/>
          <w:b/>
          <w:bCs/>
          <w:i w:val="0"/>
          <w:iCs w:val="0"/>
          <w:color w:val="000000" w:themeColor="text1"/>
          <w:sz w:val="20"/>
          <w:szCs w:val="20"/>
        </w:rPr>
        <w:t>:</w:t>
      </w:r>
    </w:p>
    <w:p w14:paraId="33BA2058" w14:textId="4B015073" w:rsidR="0052567F" w:rsidRPr="0052567F" w:rsidRDefault="0052567F" w:rsidP="0052567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r>
      <w:r w:rsidRPr="0052567F">
        <w:rPr>
          <w:rFonts w:ascii="Times New Roman" w:hAnsi="Times New Roman" w:cs="Times New Roman"/>
          <w:i w:val="0"/>
          <w:iCs w:val="0"/>
          <w:color w:val="000000"/>
          <w:sz w:val="20"/>
          <w:szCs w:val="20"/>
        </w:rPr>
        <w:t>RAN2 thinks that a UE needs to know whether the network is a TN or NTN no later than SIB1 reception</w:t>
      </w:r>
      <w:r w:rsidRPr="0052567F">
        <w:rPr>
          <w:rFonts w:ascii="Times New Roman" w:hAnsi="Times New Roman" w:cs="Times New Roman"/>
          <w:i w:val="0"/>
          <w:iCs w:val="0"/>
          <w:color w:val="000000" w:themeColor="text1"/>
          <w:sz w:val="20"/>
          <w:szCs w:val="20"/>
        </w:rPr>
        <w:t>.</w:t>
      </w:r>
    </w:p>
    <w:p w14:paraId="06778C37" w14:textId="626DF42F" w:rsidR="0052567F" w:rsidRDefault="0052567F" w:rsidP="0052567F">
      <w:pPr>
        <w:spacing w:after="180"/>
        <w:contextualSpacing/>
        <w:jc w:val="both"/>
        <w:rPr>
          <w:szCs w:val="20"/>
        </w:rPr>
      </w:pPr>
    </w:p>
    <w:p w14:paraId="3D40D90D" w14:textId="77777777" w:rsidR="006D2D1A" w:rsidRDefault="0031089D" w:rsidP="006D2D1A">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w:t>
      </w:r>
      <w:r>
        <w:rPr>
          <w:rFonts w:ascii="Times New Roman" w:hAnsi="Times New Roman" w:cs="Times New Roman"/>
          <w:b/>
          <w:bCs/>
          <w:i w:val="0"/>
          <w:iCs w:val="0"/>
          <w:color w:val="000000" w:themeColor="text1"/>
          <w:sz w:val="20"/>
          <w:szCs w:val="20"/>
        </w:rPr>
        <w:t>4-e</w:t>
      </w:r>
      <w:r w:rsidRPr="0087500F">
        <w:rPr>
          <w:rFonts w:ascii="Times New Roman" w:hAnsi="Times New Roman" w:cs="Times New Roman"/>
          <w:b/>
          <w:bCs/>
          <w:i w:val="0"/>
          <w:iCs w:val="0"/>
          <w:color w:val="000000" w:themeColor="text1"/>
          <w:sz w:val="20"/>
          <w:szCs w:val="20"/>
        </w:rPr>
        <w:t>:</w:t>
      </w:r>
    </w:p>
    <w:p w14:paraId="43F7FC86" w14:textId="1B9F6D69" w:rsidR="006D2D1A" w:rsidRPr="006D2D1A" w:rsidRDefault="006D2D1A"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sz w:val="20"/>
          <w:szCs w:val="20"/>
        </w:rPr>
        <w:t>For idle mode reselection, based on configuration NTN UE can prioritise TN over NTN. Configuration details FFS</w:t>
      </w:r>
      <w:r>
        <w:rPr>
          <w:rFonts w:ascii="Times New Roman" w:hAnsi="Times New Roman" w:cs="Times New Roman"/>
          <w:i w:val="0"/>
          <w:iCs w:val="0"/>
          <w:color w:val="000000"/>
          <w:sz w:val="20"/>
          <w:szCs w:val="20"/>
        </w:rPr>
        <w:t>.</w:t>
      </w:r>
    </w:p>
    <w:p w14:paraId="63988D6F" w14:textId="77777777" w:rsidR="006D2D1A" w:rsidRPr="006D2D1A" w:rsidRDefault="0031089D"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themeColor="text1"/>
          <w:sz w:val="20"/>
          <w:szCs w:val="20"/>
        </w:rPr>
        <w:lastRenderedPageBreak/>
        <w:t>At least in the quasi-earth fixed case (FFS for moving case), the timing information on when a cell is going to stop serving the area is needed to assist cell reselection in NTN for earth fixed scenario.</w:t>
      </w:r>
    </w:p>
    <w:p w14:paraId="5AFF9EB4" w14:textId="77777777" w:rsidR="006D2D1A" w:rsidRPr="006D2D1A" w:rsidRDefault="0031089D"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themeColor="text1"/>
          <w:sz w:val="20"/>
          <w:szCs w:val="20"/>
        </w:rPr>
        <w:t xml:space="preserve">At least in the quasi-earth fixed case (FFS for moving case), the timing information on when a cell is going to stop serving the area is used to decide when to perform measurement on neighbor cells. </w:t>
      </w:r>
    </w:p>
    <w:p w14:paraId="2F3D89F7" w14:textId="6E76B4B6" w:rsidR="0031089D" w:rsidRPr="006D2D1A" w:rsidRDefault="0031089D"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themeColor="text1"/>
          <w:sz w:val="20"/>
          <w:szCs w:val="20"/>
        </w:rPr>
        <w:t>At least in the quasi-earth fixed case (FFS for moving case), the timing information on when a cell is going to stop serving the area for earth fixed scenario is broadcast to UE via system information.</w:t>
      </w:r>
    </w:p>
    <w:p w14:paraId="6A50B4DE" w14:textId="3C361C08" w:rsidR="0052567F" w:rsidRDefault="0052567F" w:rsidP="009C0798">
      <w:pPr>
        <w:spacing w:after="180"/>
        <w:contextualSpacing/>
        <w:jc w:val="both"/>
        <w:rPr>
          <w:szCs w:val="20"/>
        </w:rPr>
      </w:pPr>
    </w:p>
    <w:p w14:paraId="02DE4530" w14:textId="4A7194A9" w:rsidR="009E013E" w:rsidRDefault="009E013E" w:rsidP="009C0798">
      <w:pPr>
        <w:spacing w:after="180"/>
        <w:contextualSpacing/>
        <w:jc w:val="both"/>
        <w:rPr>
          <w:szCs w:val="20"/>
        </w:rPr>
      </w:pPr>
      <w:r>
        <w:rPr>
          <w:szCs w:val="20"/>
        </w:rPr>
        <w:t>Additionally, RAN2 also agreed</w:t>
      </w:r>
      <w:r w:rsidR="008C52CB">
        <w:rPr>
          <w:szCs w:val="20"/>
        </w:rPr>
        <w:t xml:space="preserve"> the following.</w:t>
      </w:r>
    </w:p>
    <w:p w14:paraId="19F76D6B" w14:textId="77777777" w:rsidR="009E013E" w:rsidRDefault="009E013E" w:rsidP="009E013E">
      <w:pPr>
        <w:pStyle w:val="BlockText"/>
        <w:ind w:left="270" w:right="279"/>
        <w:jc w:val="both"/>
        <w:rPr>
          <w:rFonts w:ascii="Times New Roman" w:hAnsi="Times New Roman" w:cs="Times New Roman"/>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w:t>
      </w:r>
      <w:r>
        <w:rPr>
          <w:rFonts w:ascii="Times New Roman" w:hAnsi="Times New Roman" w:cs="Times New Roman"/>
          <w:b/>
          <w:bCs/>
          <w:i w:val="0"/>
          <w:iCs w:val="0"/>
          <w:color w:val="000000" w:themeColor="text1"/>
          <w:sz w:val="20"/>
          <w:szCs w:val="20"/>
        </w:rPr>
        <w:t>4-e</w:t>
      </w:r>
      <w:r w:rsidRPr="0087500F">
        <w:rPr>
          <w:rFonts w:ascii="Times New Roman" w:hAnsi="Times New Roman" w:cs="Times New Roman"/>
          <w:b/>
          <w:bCs/>
          <w:i w:val="0"/>
          <w:iCs w:val="0"/>
          <w:color w:val="000000" w:themeColor="text1"/>
          <w:sz w:val="20"/>
          <w:szCs w:val="20"/>
        </w:rPr>
        <w:t>:</w:t>
      </w:r>
      <w:r>
        <w:rPr>
          <w:rFonts w:ascii="Times New Roman" w:hAnsi="Times New Roman" w:cs="Times New Roman"/>
          <w:b/>
          <w:bCs/>
          <w:i w:val="0"/>
          <w:iCs w:val="0"/>
          <w:color w:val="000000" w:themeColor="text1"/>
          <w:sz w:val="20"/>
          <w:szCs w:val="20"/>
        </w:rPr>
        <w:t xml:space="preserve"> </w:t>
      </w:r>
    </w:p>
    <w:p w14:paraId="3622ADC9" w14:textId="77777777" w:rsidR="009E013E" w:rsidRDefault="009E013E" w:rsidP="009E013E">
      <w:pPr>
        <w:pStyle w:val="BlockText"/>
        <w:numPr>
          <w:ilvl w:val="0"/>
          <w:numId w:val="35"/>
        </w:numPr>
        <w:ind w:right="279"/>
        <w:jc w:val="both"/>
        <w:rPr>
          <w:rFonts w:ascii="Times New Roman" w:hAnsi="Times New Roman" w:cs="Times New Roman"/>
          <w:i w:val="0"/>
          <w:iCs w:val="0"/>
          <w:color w:val="000000" w:themeColor="text1"/>
          <w:sz w:val="20"/>
          <w:szCs w:val="20"/>
        </w:rPr>
      </w:pPr>
      <w:r w:rsidRPr="009E013E">
        <w:rPr>
          <w:rFonts w:ascii="Times New Roman" w:hAnsi="Times New Roman" w:cs="Times New Roman"/>
          <w:i w:val="0"/>
          <w:iCs w:val="0"/>
          <w:color w:val="000000" w:themeColor="text1"/>
          <w:sz w:val="20"/>
          <w:szCs w:val="20"/>
        </w:rPr>
        <w:t xml:space="preserve">RAN2 will work on a solution to ensure that the CGI constructed by NG-RAN can correspond to a fixed geographical area comparable with a TN cell with a radius of ~2km or more. </w:t>
      </w:r>
    </w:p>
    <w:p w14:paraId="1219DB30" w14:textId="17F892C1" w:rsidR="009E013E" w:rsidRPr="009E013E" w:rsidRDefault="009E013E" w:rsidP="009E013E">
      <w:pPr>
        <w:pStyle w:val="BlockText"/>
        <w:numPr>
          <w:ilvl w:val="0"/>
          <w:numId w:val="35"/>
        </w:numPr>
        <w:ind w:right="279"/>
        <w:jc w:val="both"/>
        <w:rPr>
          <w:rFonts w:ascii="Times New Roman" w:hAnsi="Times New Roman" w:cs="Times New Roman"/>
          <w:i w:val="0"/>
          <w:iCs w:val="0"/>
          <w:color w:val="000000" w:themeColor="text1"/>
          <w:sz w:val="20"/>
          <w:szCs w:val="20"/>
        </w:rPr>
      </w:pPr>
      <w:r w:rsidRPr="009E013E">
        <w:rPr>
          <w:rFonts w:ascii="Times New Roman" w:hAnsi="Times New Roman" w:cs="Times New Roman"/>
          <w:i w:val="0"/>
          <w:iCs w:val="0"/>
          <w:color w:val="000000" w:themeColor="text1"/>
          <w:sz w:val="20"/>
          <w:szCs w:val="20"/>
        </w:rPr>
        <w:t>Send an LS to RAN3, SA2, SA3 and SA3-LI to inform them of RAN2 decision and check whether it's consistent with their requirements</w:t>
      </w:r>
    </w:p>
    <w:p w14:paraId="50CFEC62" w14:textId="77777777" w:rsidR="009E013E" w:rsidRDefault="009E013E" w:rsidP="009E013E">
      <w:pPr>
        <w:spacing w:after="180"/>
        <w:contextualSpacing/>
        <w:jc w:val="both"/>
        <w:rPr>
          <w:szCs w:val="20"/>
        </w:rPr>
      </w:pPr>
    </w:p>
    <w:p w14:paraId="7C654067" w14:textId="77777777" w:rsidR="009E013E" w:rsidRDefault="009E013E" w:rsidP="009C0798">
      <w:pPr>
        <w:spacing w:after="180"/>
        <w:contextualSpacing/>
        <w:jc w:val="both"/>
        <w:rPr>
          <w:szCs w:val="20"/>
        </w:rPr>
      </w:pPr>
    </w:p>
    <w:p w14:paraId="05E5CF06" w14:textId="7EB55E71"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B0483">
        <w:rPr>
          <w:szCs w:val="20"/>
        </w:rPr>
        <w:t>the topic of NTN IDLE</w:t>
      </w:r>
      <w:r w:rsidR="009C0798">
        <w:rPr>
          <w:szCs w:val="20"/>
        </w:rPr>
        <w:t xml:space="preserve"> </w:t>
      </w:r>
      <w:r w:rsidR="009B0483">
        <w:rPr>
          <w:szCs w:val="20"/>
        </w:rPr>
        <w:t xml:space="preserve">mode procedures with emphasis on </w:t>
      </w:r>
      <w:r w:rsidR="007E6465">
        <w:rPr>
          <w:szCs w:val="20"/>
        </w:rPr>
        <w:t>cell selection</w:t>
      </w:r>
      <w:r w:rsidR="0087500F">
        <w:rPr>
          <w:szCs w:val="20"/>
        </w:rPr>
        <w:t xml:space="preserve"> and cell reselection</w:t>
      </w:r>
      <w:r w:rsidR="0031089D">
        <w:rPr>
          <w:szCs w:val="20"/>
        </w:rPr>
        <w:t xml:space="preserve"> and show that </w:t>
      </w:r>
      <w:r w:rsidR="009E013E">
        <w:rPr>
          <w:szCs w:val="20"/>
        </w:rPr>
        <w:t>some of the choices which RAN2 can make are mutually beneficial to both network and UE in terms of procedural complexity and</w:t>
      </w:r>
      <w:r w:rsidR="005C4CC2">
        <w:rPr>
          <w:szCs w:val="20"/>
        </w:rPr>
        <w:t xml:space="preserve"> power using the concepts and procedures mentioned in R2-2107284</w:t>
      </w:r>
      <w:r w:rsidR="00DB1198">
        <w:rPr>
          <w:szCs w:val="20"/>
        </w:rPr>
        <w:t xml:space="preserve"> [13]</w:t>
      </w:r>
      <w:r w:rsidR="00482F98">
        <w:rPr>
          <w:szCs w:val="20"/>
        </w:rPr>
        <w:t>.</w:t>
      </w:r>
    </w:p>
    <w:p w14:paraId="0992D43A" w14:textId="2FAA70CF" w:rsidR="00614C18" w:rsidRPr="00614C18" w:rsidRDefault="00EA5A5B" w:rsidP="00614C18">
      <w:pPr>
        <w:pStyle w:val="Heading1"/>
      </w:pPr>
      <w:r>
        <w:t>Discussion</w:t>
      </w:r>
    </w:p>
    <w:p w14:paraId="4A55F573" w14:textId="708D873E" w:rsidR="00614C18" w:rsidRDefault="007E6465" w:rsidP="00163AAA">
      <w:pPr>
        <w:pStyle w:val="Heading2"/>
        <w:jc w:val="both"/>
      </w:pPr>
      <w:r>
        <w:t>Criteria Impacting NTN Cell Selection</w:t>
      </w:r>
      <w:r w:rsidR="009B0483">
        <w:t xml:space="preserve"> and Cell Reselection</w:t>
      </w:r>
    </w:p>
    <w:p w14:paraId="30712BF4" w14:textId="6AFB6CD4" w:rsidR="008C08FC" w:rsidRPr="00C20868" w:rsidRDefault="00614C18" w:rsidP="00C20868">
      <w:pPr>
        <w:jc w:val="both"/>
      </w:pPr>
      <w:r w:rsidRPr="00614C18">
        <w:t>In [3]</w:t>
      </w:r>
      <w:r>
        <w:t xml:space="preserve">, multiple architectures and configurations for satellite networks have been discussed. These range from transparent to on-board </w:t>
      </w:r>
      <w:r w:rsidR="007833D4">
        <w:t>architectures with a</w:t>
      </w:r>
      <w:r>
        <w:t xml:space="preserve"> GEO, LEO </w:t>
      </w:r>
      <w:r w:rsidR="007833D4">
        <w:t>or</w:t>
      </w:r>
      <w:r>
        <w:t xml:space="preserve"> HAPS</w:t>
      </w:r>
      <w:r w:rsidR="007833D4">
        <w:t xml:space="preserve"> based satellite configuration</w:t>
      </w:r>
      <w:r>
        <w:t xml:space="preserve">. </w:t>
      </w:r>
      <w:r w:rsidR="007E6465">
        <w:t>The configuration can also vary based on single or multiple beams used by the satellite nodes or based on if the satellite has a single feeder link o</w:t>
      </w:r>
      <w:r w:rsidR="00077D52">
        <w:t>r</w:t>
      </w:r>
      <w:r w:rsidR="007E6465">
        <w:t xml:space="preserve"> multiple. Each of these beams can be steered through beam forming either to fixed locations on earth (Earth Fixed Beams/Cells) or are continuously moving relative to earth l</w:t>
      </w:r>
      <w:r w:rsidR="00077D52">
        <w:t>atitude/longitudes</w:t>
      </w:r>
      <w:r w:rsidR="007E6465">
        <w:t xml:space="preserve"> (Earth Moving Beams/Cells). The potential possibilities for each of these configuration choices coupled with the large cell size of NTN cells and constant changes between short </w:t>
      </w:r>
      <w:r w:rsidR="005D1CF8">
        <w:t xml:space="preserve">but consistent </w:t>
      </w:r>
      <w:r w:rsidR="007E6465">
        <w:t xml:space="preserve">coverage </w:t>
      </w:r>
      <w:r w:rsidR="00077D52">
        <w:t>and potential</w:t>
      </w:r>
      <w:r w:rsidR="007E6465">
        <w:t xml:space="preserve"> outage durations makes cell selection </w:t>
      </w:r>
      <w:r w:rsidR="00E430FD">
        <w:t>and reselection</w:t>
      </w:r>
      <w:r w:rsidR="003A110C">
        <w:t xml:space="preserve"> </w:t>
      </w:r>
      <w:r w:rsidR="00E430FD">
        <w:t xml:space="preserve">based improvements </w:t>
      </w:r>
      <w:r w:rsidR="007E6465">
        <w:t xml:space="preserve">very </w:t>
      </w:r>
      <w:r w:rsidR="00077D52">
        <w:t>crucial</w:t>
      </w:r>
      <w:r w:rsidR="007E6465">
        <w:t xml:space="preserve"> in </w:t>
      </w:r>
      <w:r w:rsidR="00E430FD">
        <w:t>Non-Terrestrial Networks</w:t>
      </w:r>
      <w:r w:rsidR="007E6465">
        <w:t xml:space="preserve">. </w:t>
      </w:r>
      <w:r w:rsidR="00077D52">
        <w:t>Complications</w:t>
      </w:r>
      <w:r w:rsidR="005D1CF8">
        <w:t xml:space="preserve"> </w:t>
      </w:r>
      <w:r w:rsidR="00E34047">
        <w:t>increase</w:t>
      </w:r>
      <w:r w:rsidR="00077D52">
        <w:t xml:space="preserve"> when terrestrial nodes are also present </w:t>
      </w:r>
      <w:r w:rsidR="005D1CF8">
        <w:t xml:space="preserve">in </w:t>
      </w:r>
      <w:r w:rsidR="00E34047">
        <w:t>overlapping</w:t>
      </w:r>
      <w:r w:rsidR="005D1CF8">
        <w:t xml:space="preserve"> NTN coverage, wh</w:t>
      </w:r>
      <w:r w:rsidR="00E34047">
        <w:t>ere</w:t>
      </w:r>
      <w:r w:rsidR="005D1CF8">
        <w:t xml:space="preserve"> </w:t>
      </w:r>
      <w:r w:rsidR="00E34047">
        <w:t xml:space="preserve">the </w:t>
      </w:r>
      <w:r w:rsidR="005D1CF8">
        <w:t xml:space="preserve">signal qualities </w:t>
      </w:r>
      <w:r w:rsidR="00E34047">
        <w:t xml:space="preserve">of NTN </w:t>
      </w:r>
      <w:r w:rsidR="005D1CF8">
        <w:t xml:space="preserve">even though brief </w:t>
      </w:r>
      <w:r w:rsidR="00EE369E">
        <w:t>could be</w:t>
      </w:r>
      <w:r w:rsidR="005D1CF8">
        <w:t xml:space="preserve"> unvarying and strong, are also present. </w:t>
      </w:r>
    </w:p>
    <w:p w14:paraId="7A631CA1" w14:textId="77777777" w:rsidR="008C08FC" w:rsidRDefault="008C08FC" w:rsidP="00614C18">
      <w:pPr>
        <w:rPr>
          <w:b/>
          <w:bCs/>
          <w:i/>
          <w:iCs/>
          <w:u w:val="single"/>
        </w:rPr>
      </w:pPr>
    </w:p>
    <w:p w14:paraId="20EC88CB" w14:textId="7BFF6988" w:rsidR="007E6465" w:rsidRDefault="00FD3835" w:rsidP="00614C18">
      <w:pPr>
        <w:rPr>
          <w:i/>
          <w:iCs/>
        </w:rPr>
      </w:pPr>
      <w:r w:rsidRPr="00FD3835">
        <w:rPr>
          <w:b/>
          <w:bCs/>
          <w:i/>
          <w:iCs/>
          <w:u w:val="single"/>
        </w:rPr>
        <w:t>Observation 1:</w:t>
      </w:r>
      <w:r w:rsidRPr="00FD3835">
        <w:rPr>
          <w:i/>
          <w:iCs/>
        </w:rPr>
        <w:t xml:space="preserve"> </w:t>
      </w:r>
      <w:r w:rsidR="007E6465">
        <w:rPr>
          <w:i/>
          <w:iCs/>
        </w:rPr>
        <w:t>Cell selection</w:t>
      </w:r>
      <w:r w:rsidR="00627EC1">
        <w:rPr>
          <w:i/>
          <w:iCs/>
        </w:rPr>
        <w:t xml:space="preserve"> and </w:t>
      </w:r>
      <w:r w:rsidR="00CF61C8">
        <w:rPr>
          <w:i/>
          <w:iCs/>
        </w:rPr>
        <w:t xml:space="preserve">cell </w:t>
      </w:r>
      <w:r w:rsidR="00627EC1">
        <w:rPr>
          <w:i/>
          <w:iCs/>
        </w:rPr>
        <w:t>reselection</w:t>
      </w:r>
      <w:r w:rsidR="007E6465">
        <w:rPr>
          <w:i/>
          <w:iCs/>
        </w:rPr>
        <w:t xml:space="preserve"> in </w:t>
      </w:r>
      <w:r w:rsidR="007A1850">
        <w:rPr>
          <w:i/>
          <w:iCs/>
        </w:rPr>
        <w:t>Non-Terrestrial</w:t>
      </w:r>
      <w:r w:rsidR="00CF61C8">
        <w:rPr>
          <w:i/>
          <w:iCs/>
        </w:rPr>
        <w:t xml:space="preserve"> Networks</w:t>
      </w:r>
      <w:r w:rsidR="007E6465">
        <w:rPr>
          <w:i/>
          <w:iCs/>
        </w:rPr>
        <w:t xml:space="preserve"> is impacted </w:t>
      </w:r>
      <w:r w:rsidR="00627EC1">
        <w:rPr>
          <w:i/>
          <w:iCs/>
        </w:rPr>
        <w:t>markedly</w:t>
      </w:r>
      <w:r w:rsidR="007E6465">
        <w:rPr>
          <w:i/>
          <w:iCs/>
        </w:rPr>
        <w:t xml:space="preserve"> by the deployment architecture and the high mobility of the satellite nodes. </w:t>
      </w:r>
    </w:p>
    <w:p w14:paraId="131817D8" w14:textId="4C187A4B" w:rsidR="00C7182A" w:rsidRDefault="00C7182A" w:rsidP="00614C18">
      <w:pPr>
        <w:rPr>
          <w:i/>
          <w:iCs/>
        </w:rPr>
      </w:pPr>
    </w:p>
    <w:p w14:paraId="3FD4077F" w14:textId="0CDE46AC" w:rsidR="00585137" w:rsidRDefault="00A10F24" w:rsidP="00C20868">
      <w:pPr>
        <w:ind w:firstLine="567"/>
      </w:pPr>
      <w:r>
        <w:t xml:space="preserve">Due to the frequent service link changes </w:t>
      </w:r>
      <w:r w:rsidR="00D70D44">
        <w:t xml:space="preserve">(some estimated to be as frequently as 10-12 </w:t>
      </w:r>
      <w:r w:rsidR="00C82D4C">
        <w:t>minutes)</w:t>
      </w:r>
      <w:r w:rsidR="00D70D44">
        <w:t xml:space="preserve"> </w:t>
      </w:r>
      <w:r>
        <w:t>and/or feeder link changes due to the satellite mobility especially in LEO and HAPS scenarios, mechanisms are needed to reduce constant reselections (and sometimes cell selections) at the UE.</w:t>
      </w:r>
      <w:r w:rsidR="00C82D4C">
        <w:t xml:space="preserve"> To exacerbate the problem, these reselections happen on potentially hundreds of UEs due to the large coverage area of the satellite node and thus have severe impacts to the overall system performance. </w:t>
      </w:r>
      <w:r w:rsidR="008524D1">
        <w:t>E</w:t>
      </w:r>
      <w:r w:rsidR="00C87AF5">
        <w:t xml:space="preserve">phemeris data as indicated </w:t>
      </w:r>
      <w:r w:rsidR="009214F5">
        <w:t xml:space="preserve">in </w:t>
      </w:r>
      <w:r w:rsidR="00C87AF5">
        <w:t xml:space="preserve">38.821 </w:t>
      </w:r>
      <w:r w:rsidR="0042584A">
        <w:t xml:space="preserve">Annex A </w:t>
      </w:r>
      <w:r w:rsidR="008524D1">
        <w:t xml:space="preserve">contains the orbital trajectories </w:t>
      </w:r>
      <w:r w:rsidR="009214F5">
        <w:t xml:space="preserve">or PVT coordinates </w:t>
      </w:r>
      <w:r w:rsidR="008524D1">
        <w:t xml:space="preserve">of satellite networks. </w:t>
      </w:r>
      <w:r w:rsidR="00585137">
        <w:t>The database</w:t>
      </w:r>
      <w:r w:rsidR="008524D1">
        <w:t xml:space="preserve"> provide</w:t>
      </w:r>
      <w:r w:rsidR="00585137">
        <w:t>s</w:t>
      </w:r>
      <w:r w:rsidR="008524D1">
        <w:t xml:space="preserve"> information in terms of earth relative location coordinates of the satellite position based on </w:t>
      </w:r>
      <w:r w:rsidR="00EC7D47">
        <w:t xml:space="preserve">time of day along with other useful </w:t>
      </w:r>
      <w:r w:rsidR="009214F5">
        <w:t>parameters which when available at the UE are highly</w:t>
      </w:r>
      <w:r w:rsidR="0042584A">
        <w:t xml:space="preserve"> beneficial in terms of cell selection </w:t>
      </w:r>
      <w:r w:rsidR="00DE65ED">
        <w:t xml:space="preserve">and reselection </w:t>
      </w:r>
      <w:r w:rsidR="0042584A">
        <w:t>procedures.</w:t>
      </w:r>
      <w:r w:rsidR="00DE65ED">
        <w:t xml:space="preserve"> </w:t>
      </w:r>
      <w:r w:rsidR="00C91EEA">
        <w:t xml:space="preserve">Using the concept of logical/virtual/earth-fixed/static cell IDs, the network can ensure proper mapping of the satellite coverage into more manageable cells as per RAN2#114-e </w:t>
      </w:r>
      <w:r w:rsidR="00C91EEA">
        <w:lastRenderedPageBreak/>
        <w:t>agreements</w:t>
      </w:r>
      <w:r w:rsidR="00826FB2">
        <w:t>.</w:t>
      </w:r>
      <w:r w:rsidR="00C91EEA">
        <w:t xml:space="preserve"> And with ephemeris broadcasts/unicasts, the timing other relevant information for not only quasi-earth fixed scenarios but also earth-moving scenarios can be easily derived at the UE thus satisfying the criteria as agreed in RAN2#114-e.</w:t>
      </w:r>
    </w:p>
    <w:p w14:paraId="42CA91A2" w14:textId="77777777" w:rsidR="0042584A" w:rsidRPr="00C87AF5" w:rsidRDefault="0042584A" w:rsidP="00614C18"/>
    <w:p w14:paraId="1F0BE2C6" w14:textId="67F3619B" w:rsidR="00C7182A" w:rsidRDefault="00C7182A" w:rsidP="00614C18">
      <w:pPr>
        <w:rPr>
          <w:i/>
          <w:iCs/>
        </w:rPr>
      </w:pPr>
      <w:r w:rsidRPr="00241725">
        <w:rPr>
          <w:b/>
          <w:bCs/>
          <w:i/>
          <w:iCs/>
          <w:u w:val="single"/>
        </w:rPr>
        <w:t>Observation 2:</w:t>
      </w:r>
      <w:r>
        <w:rPr>
          <w:i/>
          <w:iCs/>
        </w:rPr>
        <w:t xml:space="preserve"> </w:t>
      </w:r>
      <w:r w:rsidR="002B0437">
        <w:rPr>
          <w:i/>
          <w:iCs/>
        </w:rPr>
        <w:t xml:space="preserve">The UE can derive the serving and neighboring satellites timing based on ephemeris using broadcasts of virtual/logical/static cell IDs. </w:t>
      </w:r>
    </w:p>
    <w:p w14:paraId="6AEC03A7" w14:textId="4A8AF2FB" w:rsidR="00DB14D2" w:rsidRDefault="00DB14D2" w:rsidP="00614C18"/>
    <w:p w14:paraId="4C736604" w14:textId="01687901" w:rsidR="00C82D4C" w:rsidRDefault="00DB14D2" w:rsidP="00DB14D2">
      <w:r>
        <w:t xml:space="preserve">SA2 and RAN3 [10] have </w:t>
      </w:r>
      <w:r w:rsidR="00C82D4C">
        <w:t xml:space="preserve">further </w:t>
      </w:r>
      <w:r>
        <w:t xml:space="preserve">ensured that geographically fixed tracking area and geographically fixed global Cell ID are standardized thus partially ensuring that </w:t>
      </w:r>
      <w:r w:rsidR="00C20868">
        <w:t>if</w:t>
      </w:r>
      <w:r>
        <w:t xml:space="preserve"> the UE is within a geographically fixed location area frequent tracking area updates and cell ID changes are not needed both at the network and the UE. </w:t>
      </w:r>
      <w:r w:rsidR="00C20868">
        <w:t xml:space="preserve">This is possible through the concepts of virtual/static/logical cell ID being proposed in RAN2. </w:t>
      </w:r>
      <w:r>
        <w:t xml:space="preserve">However, </w:t>
      </w:r>
      <w:r w:rsidR="00C82D4C">
        <w:t xml:space="preserve">one </w:t>
      </w:r>
      <w:r w:rsidR="002B0437">
        <w:t>problem</w:t>
      </w:r>
      <w:r w:rsidR="00C82D4C">
        <w:t xml:space="preserve"> that still needs to be resolved </w:t>
      </w:r>
      <w:r w:rsidR="00B24E48">
        <w:t>to</w:t>
      </w:r>
      <w:r w:rsidR="00C82D4C">
        <w:t xml:space="preserve"> reduce the cell selection and cell reselection impacts is in terms of PCI</w:t>
      </w:r>
      <w:r w:rsidR="00AF7A44">
        <w:t xml:space="preserve"> </w:t>
      </w:r>
      <w:r w:rsidR="002B0437">
        <w:t>(which is defined by the beam size). I</w:t>
      </w:r>
      <w:r w:rsidR="00AF7A44">
        <w:t>f th</w:t>
      </w:r>
      <w:r w:rsidR="002B0437">
        <w:t>is</w:t>
      </w:r>
      <w:r w:rsidR="00AF7A44">
        <w:t xml:space="preserve"> PCI can also be geographically fixed as captured in RAN2#112e</w:t>
      </w:r>
      <w:r w:rsidR="00C87DA1">
        <w:t xml:space="preserve"> Chairman Notes</w:t>
      </w:r>
      <w:r w:rsidR="002B0437">
        <w:t xml:space="preserve"> is still uncertain due to the lack of responses from RAN1</w:t>
      </w:r>
      <w:r w:rsidR="00C87DA1">
        <w:t>.</w:t>
      </w:r>
    </w:p>
    <w:p w14:paraId="4251BC45" w14:textId="77777777" w:rsidR="00C82D4C" w:rsidRDefault="00C82D4C" w:rsidP="00DB14D2"/>
    <w:p w14:paraId="54B07C88" w14:textId="77777777" w:rsidR="00C82D4C" w:rsidRDefault="00C82D4C" w:rsidP="00C82D4C">
      <w:pPr>
        <w:pStyle w:val="Doc-comment"/>
        <w:numPr>
          <w:ilvl w:val="0"/>
          <w:numId w:val="28"/>
        </w:numPr>
        <w:pBdr>
          <w:top w:val="single" w:sz="4" w:space="1" w:color="auto"/>
          <w:left w:val="single" w:sz="4" w:space="4" w:color="auto"/>
          <w:bottom w:val="single" w:sz="4" w:space="1" w:color="auto"/>
          <w:right w:val="single" w:sz="4" w:space="4" w:color="auto"/>
        </w:pBdr>
        <w:tabs>
          <w:tab w:val="clear" w:pos="1622"/>
        </w:tabs>
        <w:ind w:left="450" w:right="99" w:hanging="270"/>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5A3F97D0" w14:textId="77777777" w:rsidR="00C82D4C" w:rsidRDefault="00C82D4C" w:rsidP="00DB14D2"/>
    <w:p w14:paraId="654B72B7" w14:textId="57BBE1CC" w:rsidR="00CE6026" w:rsidRDefault="00AF7A44" w:rsidP="00614C18">
      <w:r>
        <w:t xml:space="preserve">Without </w:t>
      </w:r>
      <w:r w:rsidR="00C067A9">
        <w:t>an agreement</w:t>
      </w:r>
      <w:r>
        <w:t xml:space="preserve">, any update of the PCI </w:t>
      </w:r>
      <w:r w:rsidR="00AF4012">
        <w:t xml:space="preserve">through beam changes </w:t>
      </w:r>
      <w:r>
        <w:t xml:space="preserve">would </w:t>
      </w:r>
      <w:r w:rsidR="00C067A9">
        <w:t xml:space="preserve">continue to </w:t>
      </w:r>
      <w:r>
        <w:t xml:space="preserve">invoke </w:t>
      </w:r>
      <w:r w:rsidR="00C87DA1">
        <w:t xml:space="preserve">cell </w:t>
      </w:r>
      <w:r>
        <w:t>reselections on the UE</w:t>
      </w:r>
      <w:r w:rsidR="00C87DA1">
        <w:t xml:space="preserve"> thus reducing the effectiveness of the agreements in SA2 and RAN3</w:t>
      </w:r>
      <w:r w:rsidR="00AF4012">
        <w:t xml:space="preserve"> or the solutions (and their variants) proposed in R2-2107824</w:t>
      </w:r>
      <w:r w:rsidR="00C87DA1">
        <w:t>.</w:t>
      </w:r>
      <w:r w:rsidR="00AF4012">
        <w:t xml:space="preserve"> Irrespective of the</w:t>
      </w:r>
      <w:r w:rsidR="00CE6026">
        <w:t xml:space="preserve"> outcome of the LS </w:t>
      </w:r>
      <w:r w:rsidR="00AF4012">
        <w:t>response from</w:t>
      </w:r>
      <w:r w:rsidR="00CE6026">
        <w:t xml:space="preserve"> RAN1, </w:t>
      </w:r>
      <w:r w:rsidR="00AF4012">
        <w:t>the number of reselections would however be reduced considerably since the UE would then need to perform reselections only if it has moved out of a virtual/logical/static/earth-fixed cell ID.</w:t>
      </w:r>
      <w:r w:rsidR="00793202">
        <w:t xml:space="preserve"> This is enormously beneficial in reducing the power consumption on the UEs.</w:t>
      </w:r>
      <w:r w:rsidR="00AF4012">
        <w:t xml:space="preserve">  </w:t>
      </w:r>
    </w:p>
    <w:p w14:paraId="5F08B121" w14:textId="77777777" w:rsidR="00AF4012" w:rsidRPr="00CE6026" w:rsidRDefault="00AF4012" w:rsidP="00614C18"/>
    <w:p w14:paraId="75B9581F" w14:textId="3306798E" w:rsidR="00AF4012" w:rsidRDefault="00AF4012" w:rsidP="00AF4012">
      <w:pPr>
        <w:rPr>
          <w:i/>
          <w:iCs/>
        </w:rPr>
      </w:pPr>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discuss</w:t>
      </w:r>
      <w:r>
        <w:rPr>
          <w:i/>
          <w:iCs/>
        </w:rPr>
        <w:t xml:space="preserve"> R2-2107284 and its variants</w:t>
      </w:r>
      <w:r w:rsidRPr="006A68A9">
        <w:rPr>
          <w:i/>
          <w:iCs/>
        </w:rPr>
        <w:t xml:space="preserve"> </w:t>
      </w:r>
      <w:r>
        <w:rPr>
          <w:i/>
          <w:iCs/>
        </w:rPr>
        <w:t>to ensure that the frequent changes in the satellite position do not lead to frequent cell selections and cell reselections</w:t>
      </w:r>
      <w:r w:rsidR="00793202">
        <w:rPr>
          <w:i/>
          <w:iCs/>
        </w:rPr>
        <w:t xml:space="preserve"> on the UE</w:t>
      </w:r>
      <w:r>
        <w:rPr>
          <w:i/>
          <w:iCs/>
        </w:rPr>
        <w:t xml:space="preserve">. </w:t>
      </w:r>
    </w:p>
    <w:p w14:paraId="42BEE5C2" w14:textId="77777777" w:rsidR="00CE6026" w:rsidRDefault="00CE6026" w:rsidP="00614C18">
      <w:pPr>
        <w:rPr>
          <w:i/>
          <w:iCs/>
        </w:rPr>
      </w:pPr>
    </w:p>
    <w:p w14:paraId="3E53FD2D" w14:textId="43A82C61" w:rsidR="003F592E" w:rsidRDefault="005F3357" w:rsidP="005F3357">
      <w:pPr>
        <w:rPr>
          <w:i/>
          <w:iCs/>
        </w:rPr>
      </w:pPr>
      <w:r w:rsidRPr="006A68A9">
        <w:rPr>
          <w:b/>
          <w:bCs/>
          <w:i/>
          <w:iCs/>
          <w:u w:val="single"/>
        </w:rPr>
        <w:t xml:space="preserve">Proposal </w:t>
      </w:r>
      <w:r w:rsidR="00C87DA1">
        <w:rPr>
          <w:b/>
          <w:bCs/>
          <w:i/>
          <w:iCs/>
          <w:u w:val="single"/>
        </w:rPr>
        <w:t>2</w:t>
      </w:r>
      <w:r w:rsidRPr="006A68A9">
        <w:rPr>
          <w:b/>
          <w:bCs/>
          <w:i/>
          <w:iCs/>
          <w:u w:val="single"/>
        </w:rPr>
        <w:t>:</w:t>
      </w:r>
      <w:r w:rsidRPr="006A68A9">
        <w:rPr>
          <w:i/>
          <w:iCs/>
        </w:rPr>
        <w:t xml:space="preserve"> RAN2 to discuss</w:t>
      </w:r>
      <w:r w:rsidR="00AF4012">
        <w:rPr>
          <w:i/>
          <w:iCs/>
        </w:rPr>
        <w:t xml:space="preserve"> R2-2107284 and its variants</w:t>
      </w:r>
      <w:r w:rsidRPr="006A68A9">
        <w:rPr>
          <w:i/>
          <w:iCs/>
        </w:rPr>
        <w:t xml:space="preserve"> </w:t>
      </w:r>
      <w:r w:rsidR="00AF4012">
        <w:rPr>
          <w:i/>
          <w:iCs/>
        </w:rPr>
        <w:t xml:space="preserve">to ensure that </w:t>
      </w:r>
      <w:r w:rsidR="00D70D44">
        <w:rPr>
          <w:i/>
          <w:iCs/>
        </w:rPr>
        <w:t xml:space="preserve">the frequent changes in the satellite position do not lead to frequent cell selections and cell reselections. </w:t>
      </w:r>
    </w:p>
    <w:p w14:paraId="0EA23E6E" w14:textId="24F62174" w:rsidR="003F592E" w:rsidRDefault="003F592E" w:rsidP="005F3357"/>
    <w:p w14:paraId="116E322A" w14:textId="6E337647" w:rsidR="00FA13B3" w:rsidRDefault="00FA13B3" w:rsidP="005F3357">
      <w:r>
        <w:t xml:space="preserve">On important thing to note is that frequent location checks by the UE to satisfy </w:t>
      </w:r>
      <w:r w:rsidR="007A1850">
        <w:t>network-based</w:t>
      </w:r>
      <w:r>
        <w:t xml:space="preserve"> location information or having to report its location to the network frequently is a heavy power drain on the UE.</w:t>
      </w:r>
    </w:p>
    <w:p w14:paraId="1161FC17" w14:textId="77777777" w:rsidR="00FA13B3" w:rsidRPr="00FA13B3" w:rsidRDefault="00FA13B3" w:rsidP="005F3357"/>
    <w:p w14:paraId="22BF8A64" w14:textId="0CAD6F7F" w:rsidR="00FA13B3" w:rsidRDefault="00FA13B3" w:rsidP="00FA13B3">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w:t>
      </w:r>
      <w:r w:rsidR="00537F7C">
        <w:rPr>
          <w:i/>
          <w:iCs/>
        </w:rPr>
        <w:t xml:space="preserve">Any </w:t>
      </w:r>
      <w:r w:rsidR="007A1850">
        <w:rPr>
          <w:i/>
          <w:iCs/>
        </w:rPr>
        <w:t>location-based</w:t>
      </w:r>
      <w:r>
        <w:rPr>
          <w:i/>
          <w:iCs/>
        </w:rPr>
        <w:t xml:space="preserve"> cell reselections lead to power drain on the UE.</w:t>
      </w:r>
    </w:p>
    <w:p w14:paraId="1CD7ED83" w14:textId="77777777" w:rsidR="00FA13B3" w:rsidRPr="00FA13B3" w:rsidRDefault="00FA13B3" w:rsidP="005F3357"/>
    <w:p w14:paraId="29202CEF" w14:textId="62E903D8" w:rsidR="003F592E" w:rsidRDefault="003F592E" w:rsidP="00614C18">
      <w:r>
        <w:t xml:space="preserve">In case the ephemeris database is available at the UE, the only information that the network </w:t>
      </w:r>
      <w:r w:rsidR="002E667E">
        <w:t>must</w:t>
      </w:r>
      <w:r>
        <w:t xml:space="preserve"> provide to the UE would be prioritization information between different </w:t>
      </w:r>
      <w:r w:rsidR="0086128B">
        <w:t xml:space="preserve">NTN </w:t>
      </w:r>
      <w:r>
        <w:t>cells esp</w:t>
      </w:r>
      <w:r w:rsidR="0086128B">
        <w:t>ecially</w:t>
      </w:r>
      <w:r>
        <w:t xml:space="preserve"> for reselection criteria.</w:t>
      </w:r>
      <w:r w:rsidR="0086128B">
        <w:t xml:space="preserve"> This is especially useful in cases of overlapping coverage of NTN cells (GEO/LEO, GEO/</w:t>
      </w:r>
      <w:r w:rsidR="002E667E">
        <w:t>HAPS,</w:t>
      </w:r>
      <w:r w:rsidR="0086128B">
        <w:t xml:space="preserve"> or LEO/HAPS scenarios) where due the varying nature of some satellite network configurations (LEO and HAPS), the UE might prefer to move on to the more prevalent GEO coverage which the operator/network might not </w:t>
      </w:r>
      <w:r w:rsidR="00873ABB">
        <w:t>prefer</w:t>
      </w:r>
      <w:r w:rsidR="0086128B">
        <w:t>.</w:t>
      </w:r>
      <w:r w:rsidR="00873ABB">
        <w:t xml:space="preserve"> The prioritization parameter is very useful in such situations.</w:t>
      </w:r>
    </w:p>
    <w:p w14:paraId="13477F83" w14:textId="658B3B24" w:rsidR="003F592E" w:rsidRDefault="003F592E" w:rsidP="00614C18"/>
    <w:p w14:paraId="34F82797" w14:textId="32275A91" w:rsidR="003F592E" w:rsidRDefault="003F592E" w:rsidP="003F592E">
      <w:pPr>
        <w:rPr>
          <w:i/>
          <w:iCs/>
        </w:rPr>
      </w:pPr>
      <w:r>
        <w:rPr>
          <w:b/>
          <w:bCs/>
          <w:i/>
          <w:iCs/>
          <w:u w:val="single"/>
        </w:rPr>
        <w:t>Proposal 3</w:t>
      </w:r>
      <w:r w:rsidRPr="00241725">
        <w:rPr>
          <w:b/>
          <w:bCs/>
          <w:i/>
          <w:iCs/>
          <w:u w:val="single"/>
        </w:rPr>
        <w:t>:</w:t>
      </w:r>
      <w:r>
        <w:rPr>
          <w:i/>
          <w:iCs/>
        </w:rPr>
        <w:t xml:space="preserve"> For </w:t>
      </w:r>
      <w:r w:rsidR="00FF179F">
        <w:rPr>
          <w:i/>
          <w:iCs/>
        </w:rPr>
        <w:t>Non-Terrestrial</w:t>
      </w:r>
      <w:r>
        <w:rPr>
          <w:i/>
          <w:iCs/>
        </w:rPr>
        <w:t xml:space="preserve"> </w:t>
      </w:r>
      <w:r w:rsidR="000A42E4">
        <w:rPr>
          <w:i/>
          <w:iCs/>
        </w:rPr>
        <w:t>N</w:t>
      </w:r>
      <w:r>
        <w:rPr>
          <w:i/>
          <w:iCs/>
        </w:rPr>
        <w:t xml:space="preserve">etworks, RAN2 to consider enhancements to </w:t>
      </w:r>
      <w:r w:rsidR="000A42E4">
        <w:rPr>
          <w:i/>
          <w:iCs/>
        </w:rPr>
        <w:t xml:space="preserve">add </w:t>
      </w:r>
      <w:r>
        <w:rPr>
          <w:i/>
          <w:iCs/>
        </w:rPr>
        <w:t>intra-NTN prioritization flag</w:t>
      </w:r>
      <w:r w:rsidR="000A42E4">
        <w:rPr>
          <w:i/>
          <w:iCs/>
        </w:rPr>
        <w:t>s</w:t>
      </w:r>
      <w:r>
        <w:rPr>
          <w:i/>
          <w:iCs/>
        </w:rPr>
        <w:t xml:space="preserve"> to aid in UE cell </w:t>
      </w:r>
      <w:r w:rsidR="00924959">
        <w:rPr>
          <w:i/>
          <w:iCs/>
        </w:rPr>
        <w:t>(re)</w:t>
      </w:r>
      <w:r>
        <w:rPr>
          <w:i/>
          <w:iCs/>
        </w:rPr>
        <w:t>selection</w:t>
      </w:r>
      <w:r w:rsidR="00C35682">
        <w:rPr>
          <w:i/>
          <w:iCs/>
        </w:rPr>
        <w:t>.</w:t>
      </w:r>
    </w:p>
    <w:p w14:paraId="2968CFC9" w14:textId="77777777" w:rsidR="003F592E" w:rsidRDefault="003F592E" w:rsidP="00614C18"/>
    <w:p w14:paraId="2E955AC4" w14:textId="5268A324" w:rsidR="003641FC" w:rsidRDefault="003F592E" w:rsidP="00614C18">
      <w:r>
        <w:t xml:space="preserve">Along with this, from a system perspective, </w:t>
      </w:r>
      <w:r w:rsidR="003641FC">
        <w:t>multiple adva</w:t>
      </w:r>
      <w:r w:rsidR="00B20C65">
        <w:t>n</w:t>
      </w:r>
      <w:r w:rsidR="003641FC">
        <w:t>tages arise</w:t>
      </w:r>
      <w:r w:rsidR="00B20C65">
        <w:t xml:space="preserve">: </w:t>
      </w:r>
    </w:p>
    <w:p w14:paraId="5DAF2ACE" w14:textId="2F138FF7"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lastRenderedPageBreak/>
        <w:t>The network does not need to constantly update of the upcoming satellite location information or potential neighbor cell information especially using costly bandwidth consuming SIB or MIB blocks</w:t>
      </w:r>
      <w:r w:rsidR="003F592E">
        <w:rPr>
          <w:rFonts w:ascii="Times New Roman" w:hAnsi="Times New Roman"/>
          <w:sz w:val="24"/>
          <w:szCs w:val="24"/>
        </w:rPr>
        <w:t xml:space="preserve"> to the UE.</w:t>
      </w:r>
    </w:p>
    <w:p w14:paraId="0B067BA5" w14:textId="224CB53B"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t xml:space="preserve">The network does not have to maintain </w:t>
      </w:r>
      <w:r w:rsidR="003F592E">
        <w:rPr>
          <w:rFonts w:ascii="Times New Roman" w:hAnsi="Times New Roman"/>
          <w:sz w:val="24"/>
          <w:szCs w:val="24"/>
        </w:rPr>
        <w:t>and</w:t>
      </w:r>
      <w:r w:rsidRPr="001A52D8">
        <w:rPr>
          <w:rFonts w:ascii="Times New Roman" w:hAnsi="Times New Roman"/>
          <w:sz w:val="24"/>
          <w:szCs w:val="24"/>
        </w:rPr>
        <w:t xml:space="preserve"> broadcast costly timing information</w:t>
      </w:r>
      <w:r w:rsidR="003F592E">
        <w:rPr>
          <w:rFonts w:ascii="Times New Roman" w:hAnsi="Times New Roman"/>
          <w:sz w:val="24"/>
          <w:szCs w:val="24"/>
        </w:rPr>
        <w:t xml:space="preserve"> (in terms of timestamps or timers)</w:t>
      </w:r>
      <w:r w:rsidRPr="001A52D8">
        <w:rPr>
          <w:rFonts w:ascii="Times New Roman" w:hAnsi="Times New Roman"/>
          <w:sz w:val="24"/>
          <w:szCs w:val="24"/>
        </w:rPr>
        <w:t xml:space="preserve"> to the UE </w:t>
      </w:r>
      <w:r w:rsidR="002E667E" w:rsidRPr="001A52D8">
        <w:rPr>
          <w:rFonts w:ascii="Times New Roman" w:hAnsi="Times New Roman"/>
          <w:sz w:val="24"/>
          <w:szCs w:val="24"/>
        </w:rPr>
        <w:t>to</w:t>
      </w:r>
      <w:r w:rsidRPr="001A52D8">
        <w:rPr>
          <w:rFonts w:ascii="Times New Roman" w:hAnsi="Times New Roman"/>
          <w:sz w:val="24"/>
          <w:szCs w:val="24"/>
        </w:rPr>
        <w:t xml:space="preserve"> prepare for </w:t>
      </w:r>
      <w:r w:rsidR="003F592E">
        <w:rPr>
          <w:rFonts w:ascii="Times New Roman" w:hAnsi="Times New Roman"/>
          <w:sz w:val="24"/>
          <w:szCs w:val="24"/>
        </w:rPr>
        <w:t xml:space="preserve">cell </w:t>
      </w:r>
      <w:r w:rsidR="001A52D8" w:rsidRPr="001A52D8">
        <w:rPr>
          <w:rFonts w:ascii="Times New Roman" w:hAnsi="Times New Roman"/>
          <w:sz w:val="24"/>
          <w:szCs w:val="24"/>
        </w:rPr>
        <w:t>re</w:t>
      </w:r>
      <w:r w:rsidR="001A52D8">
        <w:rPr>
          <w:rFonts w:ascii="Times New Roman" w:hAnsi="Times New Roman"/>
          <w:sz w:val="24"/>
          <w:szCs w:val="24"/>
        </w:rPr>
        <w:t>s</w:t>
      </w:r>
      <w:r w:rsidR="001A52D8" w:rsidRPr="001A52D8">
        <w:rPr>
          <w:rFonts w:ascii="Times New Roman" w:hAnsi="Times New Roman"/>
          <w:sz w:val="24"/>
          <w:szCs w:val="24"/>
        </w:rPr>
        <w:t>election</w:t>
      </w:r>
      <w:r w:rsidRPr="001A52D8">
        <w:rPr>
          <w:rFonts w:ascii="Times New Roman" w:hAnsi="Times New Roman"/>
          <w:sz w:val="24"/>
          <w:szCs w:val="24"/>
        </w:rPr>
        <w:t xml:space="preserve"> to the incoming satellite cell</w:t>
      </w:r>
      <w:r w:rsidR="003F592E">
        <w:rPr>
          <w:rFonts w:ascii="Times New Roman" w:hAnsi="Times New Roman"/>
          <w:sz w:val="24"/>
          <w:szCs w:val="24"/>
        </w:rPr>
        <w:t>.</w:t>
      </w:r>
    </w:p>
    <w:p w14:paraId="5CF24803" w14:textId="427077C0" w:rsidR="00B20C65" w:rsidRDefault="003F592E"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Capacity impacts </w:t>
      </w:r>
      <w:r w:rsidR="00B17EF9">
        <w:rPr>
          <w:rFonts w:ascii="Times New Roman" w:hAnsi="Times New Roman"/>
          <w:sz w:val="24"/>
          <w:szCs w:val="24"/>
        </w:rPr>
        <w:t xml:space="preserve">on networks to handle handovers of </w:t>
      </w:r>
      <w:r w:rsidR="002E667E">
        <w:rPr>
          <w:rFonts w:ascii="Times New Roman" w:hAnsi="Times New Roman"/>
          <w:sz w:val="24"/>
          <w:szCs w:val="24"/>
        </w:rPr>
        <w:t>many</w:t>
      </w:r>
      <w:r w:rsidR="00B17EF9">
        <w:rPr>
          <w:rFonts w:ascii="Times New Roman" w:hAnsi="Times New Roman"/>
          <w:sz w:val="24"/>
          <w:szCs w:val="24"/>
        </w:rPr>
        <w:t xml:space="preserve"> </w:t>
      </w:r>
      <w:r>
        <w:rPr>
          <w:rFonts w:ascii="Times New Roman" w:hAnsi="Times New Roman"/>
          <w:sz w:val="24"/>
          <w:szCs w:val="24"/>
        </w:rPr>
        <w:t xml:space="preserve">UEs </w:t>
      </w:r>
      <w:r w:rsidR="00B17EF9">
        <w:rPr>
          <w:rFonts w:ascii="Times New Roman" w:hAnsi="Times New Roman"/>
          <w:sz w:val="24"/>
          <w:szCs w:val="24"/>
        </w:rPr>
        <w:t xml:space="preserve">due to feeder link switches can also be further optimized by ensuring that the UE initiated signaling can be reduced. </w:t>
      </w:r>
    </w:p>
    <w:p w14:paraId="5CE9E6E8" w14:textId="12434319" w:rsidR="00940CE5" w:rsidRPr="001A52D8" w:rsidRDefault="00940CE5"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An additional advantage of providing the ephemeris database to the UE is that the specific satellite configuration such as GEO, LEO or HAPS need not be provided to the UE. However, the network would need to provide additional offset information for cell selection and cell reselection so that the UE can </w:t>
      </w:r>
      <w:r w:rsidR="005030E1">
        <w:rPr>
          <w:rFonts w:ascii="Times New Roman" w:hAnsi="Times New Roman"/>
          <w:sz w:val="24"/>
          <w:szCs w:val="24"/>
        </w:rPr>
        <w:t xml:space="preserve">compensate for the satellite mobility. </w:t>
      </w:r>
    </w:p>
    <w:p w14:paraId="3317506E" w14:textId="5E28BACA" w:rsidR="00447E09" w:rsidRDefault="00447E09" w:rsidP="005030E1"/>
    <w:p w14:paraId="71D4982B" w14:textId="2C1F4FE6" w:rsidR="00E430FD" w:rsidRPr="00E430FD" w:rsidRDefault="00E91BB3" w:rsidP="00D453C2">
      <w:pPr>
        <w:jc w:val="both"/>
        <w:rPr>
          <w:iCs/>
        </w:rPr>
      </w:pPr>
      <w:r>
        <w:t>A</w:t>
      </w:r>
      <w:r w:rsidR="00CE1906">
        <w:t xml:space="preserve"> similar</w:t>
      </w:r>
      <w:r>
        <w:t xml:space="preserve"> precedent that exists currently for such </w:t>
      </w:r>
      <w:r w:rsidR="008E1703">
        <w:t>network-based</w:t>
      </w:r>
      <w:r>
        <w:t xml:space="preserve"> offsets </w:t>
      </w:r>
      <w:r w:rsidR="007D7FA4">
        <w:t xml:space="preserve">to UE </w:t>
      </w:r>
      <w:r w:rsidR="00CE1906">
        <w:t xml:space="preserve">for </w:t>
      </w:r>
      <w:r w:rsidR="00381B7D">
        <w:t xml:space="preserve">cell </w:t>
      </w:r>
      <w:r w:rsidR="00CE1906">
        <w:t>selection</w:t>
      </w:r>
      <w:r w:rsidR="005030E1">
        <w:t xml:space="preserve"> and cell </w:t>
      </w:r>
      <w:r w:rsidR="00381B7D">
        <w:t>reselection</w:t>
      </w:r>
      <w:r w:rsidR="00CE1906">
        <w:t xml:space="preserve"> </w:t>
      </w:r>
      <w:r w:rsidR="005030E1">
        <w:t xml:space="preserve">criteria </w:t>
      </w:r>
      <w:r w:rsidR="00CE1906">
        <w:t xml:space="preserve">is </w:t>
      </w:r>
      <w:r w:rsidR="005030E1">
        <w:t>in relation to</w:t>
      </w:r>
      <w:r w:rsidR="00CE1906">
        <w:t xml:space="preserve"> </w:t>
      </w:r>
      <w:r w:rsidR="002E667E">
        <w:t>High-Speed</w:t>
      </w:r>
      <w:r w:rsidR="00677891">
        <w:t xml:space="preserve"> </w:t>
      </w:r>
      <w:r w:rsidR="007A1E38">
        <w:t xml:space="preserve">state </w:t>
      </w:r>
      <w:r w:rsidR="00CE1906">
        <w:t>parameter in SIBs</w:t>
      </w:r>
      <w:r w:rsidR="003E6A79">
        <w:t xml:space="preserve"> [6][7]</w:t>
      </w:r>
      <w:r w:rsidR="00CE1906">
        <w:t>.</w:t>
      </w:r>
      <w:r w:rsidR="00D762CE">
        <w:t xml:space="preserve"> </w:t>
      </w:r>
      <w:r w:rsidR="005030E1">
        <w:t xml:space="preserve">Though the mobility here corresponds to the UE, similar principles can be applied to the relative mobility of the satellite in relation to the UE. These offsets </w:t>
      </w:r>
      <w:r w:rsidR="00D762CE">
        <w:t>would help solve the problem</w:t>
      </w:r>
      <w:r w:rsidR="005D67F9">
        <w:t>s</w:t>
      </w:r>
      <w:r w:rsidR="00D762CE">
        <w:t xml:space="preserve"> for</w:t>
      </w:r>
      <w:r w:rsidR="00D453C2">
        <w:t xml:space="preserve"> not only </w:t>
      </w:r>
      <w:r w:rsidR="005D67F9">
        <w:t>stationary</w:t>
      </w:r>
      <w:r w:rsidR="00D453C2">
        <w:t xml:space="preserve"> UEs </w:t>
      </w:r>
      <w:r w:rsidR="005D67F9">
        <w:t xml:space="preserve">in </w:t>
      </w:r>
      <w:r w:rsidR="002E667E">
        <w:t>Non-Terrestrial</w:t>
      </w:r>
      <w:r w:rsidR="00867BDD">
        <w:t xml:space="preserve"> Networks</w:t>
      </w:r>
      <w:r w:rsidR="005D67F9">
        <w:t xml:space="preserve"> </w:t>
      </w:r>
      <w:r w:rsidR="00D453C2">
        <w:t xml:space="preserve">but also </w:t>
      </w:r>
      <w:r w:rsidR="005D67F9">
        <w:t>for</w:t>
      </w:r>
      <w:r w:rsidR="00D453C2">
        <w:t xml:space="preserve"> UEs which </w:t>
      </w:r>
      <w:r w:rsidR="005D67F9">
        <w:t>can be</w:t>
      </w:r>
      <w:r w:rsidR="00D453C2">
        <w:t xml:space="preserve"> highly mobile </w:t>
      </w:r>
      <w:r w:rsidR="005030E1">
        <w:t xml:space="preserve">like those on planes or </w:t>
      </w:r>
      <w:r w:rsidR="00EB76A6">
        <w:t>high-speed</w:t>
      </w:r>
      <w:r w:rsidR="005030E1">
        <w:t xml:space="preserve"> trains which are moving at </w:t>
      </w:r>
      <w:r w:rsidR="00D453C2">
        <w:t xml:space="preserve">speeds up to 500Kmph </w:t>
      </w:r>
      <w:r w:rsidR="005030E1">
        <w:t>(</w:t>
      </w:r>
      <w:r w:rsidR="005D67F9">
        <w:t>a</w:t>
      </w:r>
      <w:r w:rsidR="00D453C2">
        <w:t>s agreed in 3GPP RAN2#111-e Chairman’s comments)</w:t>
      </w:r>
      <w:r w:rsidR="005030E1">
        <w:t xml:space="preserve"> in relation to the satellite</w:t>
      </w:r>
      <w:r w:rsidR="00D453C2">
        <w:t>.</w:t>
      </w:r>
      <w:r w:rsidR="00427D2C">
        <w:t xml:space="preserve"> </w:t>
      </w:r>
      <w:r w:rsidR="00427D2C">
        <w:rPr>
          <w:iCs/>
        </w:rPr>
        <w:t>As an example, new SIB</w:t>
      </w:r>
      <w:r w:rsidR="00B30787">
        <w:rPr>
          <w:iCs/>
        </w:rPr>
        <w:t xml:space="preserve"> based</w:t>
      </w:r>
      <w:r w:rsidR="00427D2C">
        <w:rPr>
          <w:iCs/>
        </w:rPr>
        <w:t xml:space="preserve"> parameters can be introduced for offsetting configurations such as GEO, </w:t>
      </w:r>
      <w:r w:rsidR="00EB76A6">
        <w:rPr>
          <w:iCs/>
        </w:rPr>
        <w:t>LEO,</w:t>
      </w:r>
      <w:r w:rsidR="00427D2C">
        <w:rPr>
          <w:iCs/>
        </w:rPr>
        <w:t xml:space="preserve"> or HAPS in </w:t>
      </w:r>
      <w:r w:rsidR="00207E2E">
        <w:rPr>
          <w:iCs/>
        </w:rPr>
        <w:t>a</w:t>
      </w:r>
      <w:r w:rsidR="00427D2C">
        <w:rPr>
          <w:iCs/>
        </w:rPr>
        <w:t xml:space="preserve"> </w:t>
      </w:r>
      <w:r w:rsidR="00207E2E">
        <w:rPr>
          <w:iCs/>
        </w:rPr>
        <w:t>similar</w:t>
      </w:r>
      <w:r w:rsidR="00427D2C">
        <w:rPr>
          <w:iCs/>
        </w:rPr>
        <w:t xml:space="preserve"> format as </w:t>
      </w:r>
      <w:r w:rsidR="00427D2C" w:rsidRPr="00427D2C">
        <w:rPr>
          <w:i/>
        </w:rPr>
        <w:t>HighSpeedStateParameter</w:t>
      </w:r>
      <w:r w:rsidR="00427D2C">
        <w:rPr>
          <w:i/>
        </w:rPr>
        <w:t xml:space="preserve">s. </w:t>
      </w:r>
      <w:r w:rsidR="00E430FD">
        <w:rPr>
          <w:iCs/>
        </w:rPr>
        <w:t>For the case of cell reselection, these additional parameters can be added to the event</w:t>
      </w:r>
      <w:r w:rsidR="00CB3CED">
        <w:rPr>
          <w:iCs/>
        </w:rPr>
        <w:t>-</w:t>
      </w:r>
      <w:r w:rsidR="00E430FD">
        <w:rPr>
          <w:iCs/>
        </w:rPr>
        <w:t xml:space="preserve">based A or B measurement configurations. </w:t>
      </w:r>
    </w:p>
    <w:p w14:paraId="74DD44DE" w14:textId="599D47DE" w:rsidR="00931124" w:rsidRDefault="00931124" w:rsidP="00163AAA">
      <w:pPr>
        <w:jc w:val="both"/>
        <w:rPr>
          <w:i/>
        </w:rPr>
      </w:pPr>
    </w:p>
    <w:p w14:paraId="604A5BB6" w14:textId="170B2C9A" w:rsidR="00B562DD" w:rsidRDefault="005B25EC" w:rsidP="00163AAA">
      <w:pPr>
        <w:jc w:val="both"/>
        <w:rPr>
          <w:i/>
        </w:rPr>
      </w:pPr>
      <w:r>
        <w:rPr>
          <w:b/>
          <w:bCs/>
          <w:i/>
          <w:u w:val="single"/>
        </w:rPr>
        <w:t xml:space="preserve">Proposal </w:t>
      </w:r>
      <w:r w:rsidR="000F13D8">
        <w:rPr>
          <w:b/>
          <w:bCs/>
          <w:i/>
          <w:u w:val="single"/>
        </w:rPr>
        <w:t>4</w:t>
      </w:r>
      <w:r w:rsidR="00B562DD" w:rsidRPr="00B562DD">
        <w:rPr>
          <w:b/>
          <w:bCs/>
          <w:i/>
          <w:u w:val="single"/>
        </w:rPr>
        <w:t>:</w:t>
      </w:r>
      <w:r w:rsidR="00B562DD">
        <w:rPr>
          <w:iCs/>
        </w:rPr>
        <w:t xml:space="preserve"> </w:t>
      </w:r>
      <w:r w:rsidR="00F37D1E">
        <w:rPr>
          <w:i/>
        </w:rPr>
        <w:t>RAN2 to introduce</w:t>
      </w:r>
      <w:r w:rsidR="008E16E7">
        <w:rPr>
          <w:i/>
        </w:rPr>
        <w:t xml:space="preserve"> </w:t>
      </w:r>
      <w:r w:rsidR="00E430FD">
        <w:rPr>
          <w:i/>
        </w:rPr>
        <w:t xml:space="preserve">new offsets </w:t>
      </w:r>
      <w:r w:rsidR="008E16E7">
        <w:rPr>
          <w:i/>
        </w:rPr>
        <w:t xml:space="preserve">to existing </w:t>
      </w:r>
      <w:r w:rsidR="00FE6CC6">
        <w:rPr>
          <w:i/>
        </w:rPr>
        <w:t xml:space="preserve">broadcast </w:t>
      </w:r>
      <w:r w:rsidR="008E16E7">
        <w:rPr>
          <w:i/>
        </w:rPr>
        <w:t>mechanisms</w:t>
      </w:r>
      <w:r w:rsidR="00E430FD">
        <w:rPr>
          <w:i/>
        </w:rPr>
        <w:t xml:space="preserve"> and measurement configurations</w:t>
      </w:r>
      <w:r w:rsidR="008E16E7">
        <w:rPr>
          <w:i/>
        </w:rPr>
        <w:t xml:space="preserve"> to enhance UE cell selection</w:t>
      </w:r>
      <w:r w:rsidR="00E430FD">
        <w:rPr>
          <w:i/>
        </w:rPr>
        <w:t xml:space="preserve"> and </w:t>
      </w:r>
      <w:r w:rsidR="00FE6CC6">
        <w:rPr>
          <w:i/>
        </w:rPr>
        <w:t>reselection</w:t>
      </w:r>
      <w:r w:rsidR="00F37D1E">
        <w:rPr>
          <w:i/>
        </w:rPr>
        <w:t xml:space="preserve"> in non-terrestrial networks</w:t>
      </w:r>
      <w:r w:rsidR="008E16E7">
        <w:rPr>
          <w:i/>
        </w:rPr>
        <w:t>.</w:t>
      </w:r>
    </w:p>
    <w:p w14:paraId="1C8968B8" w14:textId="718DD24C" w:rsidR="00163AAA" w:rsidRDefault="00163AAA" w:rsidP="00163AAA">
      <w:pPr>
        <w:jc w:val="both"/>
      </w:pPr>
    </w:p>
    <w:p w14:paraId="660A8A8B" w14:textId="77777777" w:rsidR="00C35682" w:rsidRPr="001813D1" w:rsidRDefault="00C35682" w:rsidP="00C35682">
      <w:r>
        <w:t xml:space="preserve">Section 2.3 discusses the problem statement related to cell selection and cell reselections when TN nodes are in the range of NTN coverage. </w:t>
      </w:r>
    </w:p>
    <w:p w14:paraId="3DD5A5A1" w14:textId="7445060E" w:rsidR="004829F1" w:rsidRDefault="004829F1" w:rsidP="00163AAA">
      <w:pPr>
        <w:jc w:val="both"/>
      </w:pPr>
    </w:p>
    <w:p w14:paraId="6043317A" w14:textId="6CDF72DD" w:rsidR="004063E9" w:rsidRDefault="00B90732" w:rsidP="009970CC">
      <w:pPr>
        <w:pStyle w:val="Heading2"/>
        <w:jc w:val="both"/>
      </w:pPr>
      <w:r>
        <w:t>C</w:t>
      </w:r>
      <w:r w:rsidR="00344B17">
        <w:t xml:space="preserve">ell selection </w:t>
      </w:r>
      <w:r w:rsidR="00B30787">
        <w:t xml:space="preserve">and cell reselection </w:t>
      </w:r>
      <w:r w:rsidR="00344B17">
        <w:t xml:space="preserve">of NTN </w:t>
      </w:r>
      <w:r>
        <w:t>UEs</w:t>
      </w:r>
      <w:r w:rsidR="00344B17">
        <w:t xml:space="preserve"> with TN neighbors </w:t>
      </w:r>
      <w:r w:rsidR="00495F3B">
        <w:t xml:space="preserve"> </w:t>
      </w:r>
    </w:p>
    <w:p w14:paraId="4387C739" w14:textId="5F260606" w:rsidR="00364A96" w:rsidRDefault="001B1528" w:rsidP="009970CC">
      <w:pPr>
        <w:jc w:val="both"/>
      </w:pPr>
      <w:r>
        <w:t>The situations in section 2.2 become even more complicated for scenarios where NTN cells have TN neighbors.</w:t>
      </w:r>
      <w:r w:rsidR="00952E00">
        <w:t xml:space="preserve"> Consider the scenario where a large GEO cell is overlapped over multiple TN cells. The stability in terms of RF for such large </w:t>
      </w:r>
      <w:r w:rsidR="005B0C8B">
        <w:t xml:space="preserve">NTN </w:t>
      </w:r>
      <w:r w:rsidR="00952E00">
        <w:t>cells might cause the UE to always prioritize to camp on to the GEO cell before a terrestrial cell.</w:t>
      </w:r>
      <w:r>
        <w:t xml:space="preserve"> </w:t>
      </w:r>
      <w:r w:rsidR="00B90732">
        <w:t xml:space="preserve">3GPP RAN2#111-e has agreed that separation of frequencies in terms of TN or NTN will be broadcasted. It is FFS on </w:t>
      </w:r>
      <w:r w:rsidR="005B0C8B">
        <w:t>how this</w:t>
      </w:r>
      <w:r w:rsidR="00B90732">
        <w:t xml:space="preserve"> broadcast will happen.</w:t>
      </w:r>
      <w:r w:rsidR="00EF6C34">
        <w:t xml:space="preserve"> This is a good initial way to solve the problem if the assumption is that TN and NTN will operate independently</w:t>
      </w:r>
      <w:r w:rsidR="00364A96">
        <w:t xml:space="preserve"> and is suitable for only one of the cases of either TN being prioritized over NTN or NTN being prioritized over TN but not both. </w:t>
      </w:r>
    </w:p>
    <w:p w14:paraId="6C58E8E5" w14:textId="29EB9234" w:rsidR="00364A96" w:rsidRDefault="00364A96" w:rsidP="009970CC">
      <w:pPr>
        <w:jc w:val="both"/>
      </w:pPr>
    </w:p>
    <w:p w14:paraId="027FB9F0" w14:textId="3004030F" w:rsidR="00364A96" w:rsidRDefault="00364A96" w:rsidP="00364A96">
      <w:pPr>
        <w:rPr>
          <w:i/>
          <w:iCs/>
        </w:rPr>
      </w:pPr>
      <w:r w:rsidRPr="00241725">
        <w:rPr>
          <w:b/>
          <w:bCs/>
          <w:i/>
          <w:iCs/>
          <w:u w:val="single"/>
        </w:rPr>
        <w:t xml:space="preserve">Observation </w:t>
      </w:r>
      <w:r w:rsidR="00FA13B3">
        <w:rPr>
          <w:b/>
          <w:bCs/>
          <w:i/>
          <w:iCs/>
          <w:u w:val="single"/>
        </w:rPr>
        <w:t>4</w:t>
      </w:r>
      <w:r w:rsidRPr="00241725">
        <w:rPr>
          <w:b/>
          <w:bCs/>
          <w:i/>
          <w:iCs/>
          <w:u w:val="single"/>
        </w:rPr>
        <w:t>:</w:t>
      </w:r>
      <w:r>
        <w:rPr>
          <w:i/>
          <w:iCs/>
        </w:rPr>
        <w:t xml:space="preserve"> The RAN2 agreed broadcast </w:t>
      </w:r>
      <w:r w:rsidR="00A7692F">
        <w:rPr>
          <w:i/>
          <w:iCs/>
        </w:rPr>
        <w:t xml:space="preserve">mechanism </w:t>
      </w:r>
      <w:r>
        <w:rPr>
          <w:i/>
          <w:iCs/>
        </w:rPr>
        <w:t xml:space="preserve">on if a cell is TN or NTN will not </w:t>
      </w:r>
      <w:r w:rsidR="00A7692F">
        <w:rPr>
          <w:i/>
          <w:iCs/>
        </w:rPr>
        <w:t>help with</w:t>
      </w:r>
      <w:r>
        <w:rPr>
          <w:i/>
          <w:iCs/>
        </w:rPr>
        <w:t xml:space="preserve"> prioritization of one over the other</w:t>
      </w:r>
      <w:r w:rsidR="00563069">
        <w:rPr>
          <w:i/>
          <w:iCs/>
        </w:rPr>
        <w:t xml:space="preserve"> specifically for cell selection.</w:t>
      </w:r>
    </w:p>
    <w:p w14:paraId="4D5495DA" w14:textId="13857900" w:rsidR="00364A96" w:rsidRDefault="00364A96" w:rsidP="009970CC">
      <w:pPr>
        <w:jc w:val="both"/>
      </w:pPr>
    </w:p>
    <w:p w14:paraId="1B7E76FB" w14:textId="4BB754B3" w:rsidR="002376BF" w:rsidRDefault="00A7692F" w:rsidP="009970CC">
      <w:pPr>
        <w:jc w:val="both"/>
      </w:pPr>
      <w:r>
        <w:t>In such situations, it is preferable that</w:t>
      </w:r>
      <w:r w:rsidR="002376BF">
        <w:t xml:space="preserve"> an explicit indication be provided to the UE </w:t>
      </w:r>
      <w:r w:rsidR="005B0C8B">
        <w:t xml:space="preserve">if there is any network preference in terms of TN or NTN cells.  </w:t>
      </w:r>
    </w:p>
    <w:p w14:paraId="0836BB90" w14:textId="77777777" w:rsidR="00941FF9" w:rsidRDefault="00941FF9" w:rsidP="009970CC">
      <w:pPr>
        <w:jc w:val="both"/>
      </w:pPr>
    </w:p>
    <w:p w14:paraId="72370B61" w14:textId="1041D35A" w:rsidR="00941FF9" w:rsidRPr="00B03A95" w:rsidRDefault="00941FF9" w:rsidP="00FB7153">
      <w:pPr>
        <w:jc w:val="both"/>
        <w:rPr>
          <w:strike/>
        </w:rPr>
      </w:pPr>
      <w:r w:rsidRPr="001C381A">
        <w:rPr>
          <w:b/>
          <w:i/>
          <w:u w:val="single"/>
        </w:rPr>
        <w:t xml:space="preserve">Proposal </w:t>
      </w:r>
      <w:r w:rsidR="00873B8F">
        <w:rPr>
          <w:b/>
          <w:i/>
          <w:u w:val="single"/>
        </w:rPr>
        <w:t>5</w:t>
      </w:r>
      <w:r w:rsidRPr="001C381A">
        <w:rPr>
          <w:b/>
          <w:i/>
          <w:u w:val="single"/>
        </w:rPr>
        <w:t>:</w:t>
      </w:r>
      <w:r>
        <w:rPr>
          <w:i/>
        </w:rPr>
        <w:t xml:space="preserve"> </w:t>
      </w:r>
      <w:r w:rsidR="007B0C6D">
        <w:rPr>
          <w:i/>
        </w:rPr>
        <w:t>For efficient cell selection</w:t>
      </w:r>
      <w:r w:rsidR="00C20814">
        <w:rPr>
          <w:i/>
        </w:rPr>
        <w:t xml:space="preserve"> in case of mixed TN and NTN configurations</w:t>
      </w:r>
      <w:r w:rsidR="007B0C6D">
        <w:rPr>
          <w:i/>
        </w:rPr>
        <w:t xml:space="preserve">, </w:t>
      </w:r>
      <w:r w:rsidR="002376BF">
        <w:rPr>
          <w:i/>
        </w:rPr>
        <w:t xml:space="preserve">RAN2 to </w:t>
      </w:r>
      <w:r w:rsidR="006928C1">
        <w:rPr>
          <w:i/>
        </w:rPr>
        <w:t xml:space="preserve">identify mechanisms of </w:t>
      </w:r>
      <w:r w:rsidR="005B0C8B">
        <w:rPr>
          <w:i/>
        </w:rPr>
        <w:t>prioritization between</w:t>
      </w:r>
      <w:r w:rsidR="008A118B">
        <w:rPr>
          <w:i/>
        </w:rPr>
        <w:t xml:space="preserve"> terrestrial cells </w:t>
      </w:r>
      <w:r w:rsidR="006C33AB">
        <w:rPr>
          <w:i/>
        </w:rPr>
        <w:t>and</w:t>
      </w:r>
      <w:r w:rsidR="008A118B">
        <w:rPr>
          <w:i/>
        </w:rPr>
        <w:t xml:space="preserve"> non-terrestrial cells in mixed coverage locations</w:t>
      </w:r>
      <w:r w:rsidR="007B0C6D">
        <w:rPr>
          <w:i/>
        </w:rPr>
        <w:t xml:space="preserve"> using broadcast messages</w:t>
      </w:r>
      <w:r w:rsidR="005B0C8B">
        <w:rPr>
          <w:i/>
        </w:rPr>
        <w:t>.</w:t>
      </w:r>
    </w:p>
    <w:p w14:paraId="35CB991A" w14:textId="17EC9857" w:rsidR="001F0636" w:rsidRDefault="001F0636" w:rsidP="001F0636">
      <w:pPr>
        <w:jc w:val="both"/>
        <w:rPr>
          <w:i/>
        </w:rPr>
      </w:pPr>
    </w:p>
    <w:p w14:paraId="6A9CF647" w14:textId="7918EAEA" w:rsidR="005B0C8B" w:rsidRDefault="00813F2C" w:rsidP="001F0636">
      <w:pPr>
        <w:jc w:val="both"/>
        <w:rPr>
          <w:iCs/>
        </w:rPr>
      </w:pPr>
      <w:r>
        <w:rPr>
          <w:iCs/>
        </w:rPr>
        <w:lastRenderedPageBreak/>
        <w:t xml:space="preserve">In the cases of mixed coverage areas, one issue that will be seen by UEs is that the large coverage areas of NTN will lead to tens </w:t>
      </w:r>
      <w:r w:rsidR="001456C6">
        <w:rPr>
          <w:iCs/>
        </w:rPr>
        <w:t>and even</w:t>
      </w:r>
      <w:r>
        <w:rPr>
          <w:iCs/>
        </w:rPr>
        <w:t xml:space="preserve"> hundreds of </w:t>
      </w:r>
      <w:r w:rsidR="00F7201E">
        <w:rPr>
          <w:iCs/>
        </w:rPr>
        <w:t xml:space="preserve">potential </w:t>
      </w:r>
      <w:r w:rsidR="004843F2">
        <w:rPr>
          <w:iCs/>
        </w:rPr>
        <w:t xml:space="preserve">terrestrial </w:t>
      </w:r>
      <w:r>
        <w:rPr>
          <w:iCs/>
        </w:rPr>
        <w:t>neighbor</w:t>
      </w:r>
      <w:r w:rsidR="004843F2">
        <w:rPr>
          <w:iCs/>
        </w:rPr>
        <w:t xml:space="preserve"> </w:t>
      </w:r>
      <w:r w:rsidR="001456C6">
        <w:rPr>
          <w:iCs/>
        </w:rPr>
        <w:t>cells</w:t>
      </w:r>
      <w:r>
        <w:rPr>
          <w:iCs/>
        </w:rPr>
        <w:t>.</w:t>
      </w:r>
      <w:r w:rsidR="004843F2">
        <w:rPr>
          <w:iCs/>
        </w:rPr>
        <w:t xml:space="preserve"> </w:t>
      </w:r>
      <w:r w:rsidR="000F17E0">
        <w:rPr>
          <w:iCs/>
        </w:rPr>
        <w:t xml:space="preserve">Using </w:t>
      </w:r>
      <w:r w:rsidR="002E667E">
        <w:rPr>
          <w:iCs/>
        </w:rPr>
        <w:t>location-based</w:t>
      </w:r>
      <w:r w:rsidR="000F17E0">
        <w:rPr>
          <w:iCs/>
        </w:rPr>
        <w:t xml:space="preserve"> schemes where the UE </w:t>
      </w:r>
      <w:r w:rsidR="002E667E">
        <w:rPr>
          <w:iCs/>
        </w:rPr>
        <w:t>must</w:t>
      </w:r>
      <w:r w:rsidR="000F17E0">
        <w:rPr>
          <w:iCs/>
        </w:rPr>
        <w:t xml:space="preserve"> report its location for neighbor information or uses locations to identify neighbor satellites would be as identified in Observation 3 a power drain. </w:t>
      </w:r>
      <w:r w:rsidR="004843F2">
        <w:rPr>
          <w:iCs/>
        </w:rPr>
        <w:t xml:space="preserve">TR 38.821 proposes to use UE location information to </w:t>
      </w:r>
      <w:r w:rsidR="00F7201E">
        <w:rPr>
          <w:iCs/>
        </w:rPr>
        <w:t xml:space="preserve">identify </w:t>
      </w:r>
      <w:r w:rsidR="007808A2">
        <w:rPr>
          <w:iCs/>
        </w:rPr>
        <w:t>the zone the UE is present in and use reselection based on the location identification.</w:t>
      </w:r>
      <w:r w:rsidR="000F17E0">
        <w:rPr>
          <w:iCs/>
        </w:rPr>
        <w:t xml:space="preserve"> An easier and </w:t>
      </w:r>
      <w:r w:rsidR="002E667E">
        <w:rPr>
          <w:iCs/>
        </w:rPr>
        <w:t>simpler</w:t>
      </w:r>
      <w:r w:rsidR="000F17E0">
        <w:rPr>
          <w:iCs/>
        </w:rPr>
        <w:t xml:space="preserve"> way for eliminating </w:t>
      </w:r>
      <w:r w:rsidR="002E667E">
        <w:rPr>
          <w:iCs/>
        </w:rPr>
        <w:t>location-based</w:t>
      </w:r>
      <w:r w:rsidR="000F17E0">
        <w:rPr>
          <w:iCs/>
        </w:rPr>
        <w:t xml:space="preserve"> reselections is to use </w:t>
      </w:r>
      <w:r w:rsidR="002E667E">
        <w:rPr>
          <w:iCs/>
        </w:rPr>
        <w:t>beam-based</w:t>
      </w:r>
      <w:r w:rsidR="000F17E0">
        <w:rPr>
          <w:iCs/>
        </w:rPr>
        <w:t xml:space="preserve"> neighbor cell lists thus avoiding the need for location exchanges between UE and network or causing unnecessary power drain on the UEs.</w:t>
      </w:r>
    </w:p>
    <w:p w14:paraId="3E35D637" w14:textId="3267D72B" w:rsidR="006C33AB" w:rsidRDefault="006C33AB" w:rsidP="007808A2">
      <w:pPr>
        <w:rPr>
          <w:i/>
          <w:iCs/>
        </w:rPr>
      </w:pPr>
    </w:p>
    <w:p w14:paraId="54B668A2" w14:textId="25B3175F" w:rsidR="006C33AB" w:rsidRPr="006C33AB" w:rsidRDefault="006C33AB" w:rsidP="007808A2">
      <w:pPr>
        <w:rPr>
          <w:i/>
          <w:iCs/>
        </w:rPr>
      </w:pPr>
      <w:r w:rsidRPr="006C33AB">
        <w:rPr>
          <w:b/>
          <w:bCs/>
          <w:i/>
          <w:iCs/>
          <w:u w:val="single"/>
        </w:rPr>
        <w:t xml:space="preserve">Proposal </w:t>
      </w:r>
      <w:r w:rsidR="00873B8F">
        <w:rPr>
          <w:b/>
          <w:bCs/>
          <w:i/>
          <w:iCs/>
          <w:u w:val="single"/>
        </w:rPr>
        <w:t>6</w:t>
      </w:r>
      <w:r w:rsidRPr="006C33AB">
        <w:rPr>
          <w:b/>
          <w:bCs/>
          <w:i/>
          <w:iCs/>
          <w:u w:val="single"/>
        </w:rPr>
        <w:t>:</w:t>
      </w:r>
      <w:r>
        <w:rPr>
          <w:i/>
          <w:iCs/>
        </w:rPr>
        <w:t xml:space="preserve"> RAN2 to consider</w:t>
      </w:r>
      <w:r w:rsidR="004E2669">
        <w:rPr>
          <w:i/>
          <w:iCs/>
        </w:rPr>
        <w:t xml:space="preserve"> providing</w:t>
      </w:r>
      <w:r>
        <w:rPr>
          <w:i/>
          <w:iCs/>
        </w:rPr>
        <w:t xml:space="preserve"> </w:t>
      </w:r>
      <w:r w:rsidR="002E667E">
        <w:rPr>
          <w:i/>
          <w:iCs/>
        </w:rPr>
        <w:t>beam-based</w:t>
      </w:r>
      <w:r w:rsidR="003E018B">
        <w:rPr>
          <w:i/>
          <w:iCs/>
        </w:rPr>
        <w:t xml:space="preserve"> neighbor cell list for NTN</w:t>
      </w:r>
      <w:r w:rsidR="004E2669">
        <w:rPr>
          <w:i/>
          <w:iCs/>
        </w:rPr>
        <w:t xml:space="preserve"> UEs to avoid the penalty of location measurement related power drain</w:t>
      </w:r>
      <w:r w:rsidR="00080012">
        <w:rPr>
          <w:i/>
          <w:iCs/>
        </w:rPr>
        <w:t xml:space="preserve"> on UE and unnecessary exchanges of location between UE and Network</w:t>
      </w:r>
      <w:r w:rsidR="004E2669">
        <w:rPr>
          <w:i/>
          <w:iCs/>
        </w:rPr>
        <w:t>.</w:t>
      </w:r>
      <w:r w:rsidR="00CD50C1">
        <w:rPr>
          <w:i/>
          <w:iCs/>
        </w:rPr>
        <w:t xml:space="preserve"> </w:t>
      </w:r>
    </w:p>
    <w:p w14:paraId="7C57FCE6" w14:textId="76B7C95E" w:rsidR="007808A2" w:rsidRDefault="007808A2" w:rsidP="007808A2">
      <w:pPr>
        <w:rPr>
          <w:i/>
          <w:iCs/>
        </w:rPr>
      </w:pPr>
    </w:p>
    <w:p w14:paraId="6DA212F9" w14:textId="7DBEBDD0" w:rsidR="00327FCC" w:rsidRDefault="00327FCC" w:rsidP="007808A2">
      <w:pPr>
        <w:rPr>
          <w:iCs/>
        </w:rPr>
      </w:pP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403346E8" w14:textId="098E1544" w:rsidR="007A1850" w:rsidRDefault="007A1850" w:rsidP="007A1850">
      <w:pPr>
        <w:rPr>
          <w:i/>
          <w:iCs/>
        </w:rPr>
      </w:pPr>
      <w:r w:rsidRPr="00FD3835">
        <w:rPr>
          <w:b/>
          <w:bCs/>
          <w:i/>
          <w:iCs/>
          <w:u w:val="single"/>
        </w:rPr>
        <w:t>Observation 1:</w:t>
      </w:r>
      <w:r w:rsidRPr="00FD3835">
        <w:rPr>
          <w:i/>
          <w:iCs/>
        </w:rPr>
        <w:t xml:space="preserve"> </w:t>
      </w:r>
      <w:r>
        <w:rPr>
          <w:i/>
          <w:iCs/>
        </w:rPr>
        <w:t xml:space="preserve">Cell selection and cell reselection in Non-Terrestrial Networks is impacted markedly by the deployment architecture and the high mobility of the satellite nodes. </w:t>
      </w:r>
    </w:p>
    <w:p w14:paraId="2AD2822F" w14:textId="77777777" w:rsidR="007A1850" w:rsidRDefault="007A1850" w:rsidP="007A1850">
      <w:pPr>
        <w:rPr>
          <w:i/>
          <w:iCs/>
        </w:rPr>
      </w:pPr>
    </w:p>
    <w:p w14:paraId="5A6362DF" w14:textId="77777777" w:rsidR="00FF179F" w:rsidRDefault="00FF179F" w:rsidP="00FF179F">
      <w:pPr>
        <w:rPr>
          <w:i/>
          <w:iCs/>
        </w:rPr>
      </w:pPr>
      <w:r w:rsidRPr="00241725">
        <w:rPr>
          <w:b/>
          <w:bCs/>
          <w:i/>
          <w:iCs/>
          <w:u w:val="single"/>
        </w:rPr>
        <w:t>Observation 2:</w:t>
      </w:r>
      <w:r>
        <w:rPr>
          <w:i/>
          <w:iCs/>
        </w:rPr>
        <w:t xml:space="preserve"> The UE can derive the serving and neighboring satellites timing based on ephemeris using broadcasts of virtual/logical/static cell IDs. </w:t>
      </w:r>
    </w:p>
    <w:p w14:paraId="60CB8559" w14:textId="199B6313" w:rsidR="000D1137" w:rsidRDefault="000D1137" w:rsidP="00B26A91">
      <w:pPr>
        <w:rPr>
          <w:i/>
          <w:iCs/>
        </w:rPr>
      </w:pPr>
    </w:p>
    <w:p w14:paraId="6F8407B1" w14:textId="233FAE50" w:rsidR="00FF179F" w:rsidRDefault="00FF179F" w:rsidP="00FF179F">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Any location-based cell reselections lead to power drain on the UE.</w:t>
      </w:r>
    </w:p>
    <w:p w14:paraId="4B46B65B" w14:textId="77777777" w:rsidR="00FF179F" w:rsidRDefault="00FF179F" w:rsidP="00FF179F">
      <w:pPr>
        <w:rPr>
          <w:b/>
          <w:bCs/>
          <w:i/>
          <w:iCs/>
          <w:u w:val="single"/>
        </w:rPr>
      </w:pPr>
    </w:p>
    <w:p w14:paraId="20A082F2" w14:textId="5C5BDD54" w:rsidR="00FF179F" w:rsidRDefault="00FF179F" w:rsidP="00FF179F">
      <w:pPr>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The RAN2 agreed broadcast mechanism on if a cell is TN or NTN will not help with prioritization of one over the other specifically for cell selection.</w:t>
      </w:r>
    </w:p>
    <w:p w14:paraId="7934894B" w14:textId="77777777" w:rsidR="00FF179F" w:rsidRDefault="00FF179F" w:rsidP="00B26A91">
      <w:pPr>
        <w:rPr>
          <w:i/>
          <w:iCs/>
        </w:rPr>
      </w:pPr>
    </w:p>
    <w:p w14:paraId="1AA4FBC6" w14:textId="77777777" w:rsidR="00FF179F" w:rsidRDefault="00FF179F" w:rsidP="00FF179F">
      <w:pPr>
        <w:rPr>
          <w:i/>
          <w:iCs/>
        </w:rPr>
      </w:pPr>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discuss</w:t>
      </w:r>
      <w:r>
        <w:rPr>
          <w:i/>
          <w:iCs/>
        </w:rPr>
        <w:t xml:space="preserve"> R2-2107284 and its variants</w:t>
      </w:r>
      <w:r w:rsidRPr="006A68A9">
        <w:rPr>
          <w:i/>
          <w:iCs/>
        </w:rPr>
        <w:t xml:space="preserve"> </w:t>
      </w:r>
      <w:r>
        <w:rPr>
          <w:i/>
          <w:iCs/>
        </w:rPr>
        <w:t xml:space="preserve">to ensure that the frequent changes in the satellite position do not lead to frequent cell selections and cell reselections on the UE. </w:t>
      </w:r>
    </w:p>
    <w:p w14:paraId="465B997F" w14:textId="77777777" w:rsidR="00FF179F" w:rsidRDefault="00FF179F" w:rsidP="00FF179F">
      <w:pPr>
        <w:rPr>
          <w:i/>
          <w:iCs/>
        </w:rPr>
      </w:pPr>
    </w:p>
    <w:p w14:paraId="431C6A50" w14:textId="77777777" w:rsidR="00FF179F" w:rsidRDefault="00FF179F" w:rsidP="00FF179F">
      <w:pPr>
        <w:rPr>
          <w:i/>
          <w:iCs/>
        </w:rPr>
      </w:pPr>
      <w:r w:rsidRPr="006A68A9">
        <w:rPr>
          <w:b/>
          <w:bCs/>
          <w:i/>
          <w:iCs/>
          <w:u w:val="single"/>
        </w:rPr>
        <w:t xml:space="preserve">Proposal </w:t>
      </w:r>
      <w:r>
        <w:rPr>
          <w:b/>
          <w:bCs/>
          <w:i/>
          <w:iCs/>
          <w:u w:val="single"/>
        </w:rPr>
        <w:t>2</w:t>
      </w:r>
      <w:r w:rsidRPr="006A68A9">
        <w:rPr>
          <w:b/>
          <w:bCs/>
          <w:i/>
          <w:iCs/>
          <w:u w:val="single"/>
        </w:rPr>
        <w:t>:</w:t>
      </w:r>
      <w:r w:rsidRPr="006A68A9">
        <w:rPr>
          <w:i/>
          <w:iCs/>
        </w:rPr>
        <w:t xml:space="preserve"> RAN2 to discuss</w:t>
      </w:r>
      <w:r>
        <w:rPr>
          <w:i/>
          <w:iCs/>
        </w:rPr>
        <w:t xml:space="preserve"> R2-2107284 and its variants</w:t>
      </w:r>
      <w:r w:rsidRPr="006A68A9">
        <w:rPr>
          <w:i/>
          <w:iCs/>
        </w:rPr>
        <w:t xml:space="preserve"> </w:t>
      </w:r>
      <w:r>
        <w:rPr>
          <w:i/>
          <w:iCs/>
        </w:rPr>
        <w:t xml:space="preserve">to ensure that the frequent changes in the satellite position do not lead to frequent cell selections and cell reselections. </w:t>
      </w:r>
    </w:p>
    <w:p w14:paraId="34275C59" w14:textId="77777777" w:rsidR="00FF179F" w:rsidRDefault="00FF179F" w:rsidP="00FF179F"/>
    <w:p w14:paraId="05A67DB6" w14:textId="77777777" w:rsidR="00FF179F" w:rsidRDefault="00FF179F" w:rsidP="00FF179F">
      <w:pPr>
        <w:rPr>
          <w:i/>
          <w:iCs/>
        </w:rPr>
      </w:pPr>
      <w:r>
        <w:rPr>
          <w:b/>
          <w:bCs/>
          <w:i/>
          <w:iCs/>
          <w:u w:val="single"/>
        </w:rPr>
        <w:t>Proposal 3</w:t>
      </w:r>
      <w:r w:rsidRPr="00241725">
        <w:rPr>
          <w:b/>
          <w:bCs/>
          <w:i/>
          <w:iCs/>
          <w:u w:val="single"/>
        </w:rPr>
        <w:t>:</w:t>
      </w:r>
      <w:r>
        <w:rPr>
          <w:i/>
          <w:iCs/>
        </w:rPr>
        <w:t xml:space="preserve"> For Non-Terrestrial Networks, RAN2 to consider enhancements to add intra-NTN prioritization flags to aid in UE cell (re)selection.</w:t>
      </w:r>
    </w:p>
    <w:p w14:paraId="7D5BEC36" w14:textId="77777777" w:rsidR="00FF179F" w:rsidRPr="00FA13B3" w:rsidRDefault="00FF179F" w:rsidP="00FF179F"/>
    <w:p w14:paraId="2E3519C2" w14:textId="77777777" w:rsidR="00FF179F" w:rsidRDefault="00FF179F" w:rsidP="00FF179F">
      <w:pPr>
        <w:jc w:val="both"/>
        <w:rPr>
          <w:i/>
        </w:rPr>
      </w:pPr>
      <w:r>
        <w:rPr>
          <w:b/>
          <w:bCs/>
          <w:i/>
          <w:u w:val="single"/>
        </w:rPr>
        <w:t>Proposal 4</w:t>
      </w:r>
      <w:r w:rsidRPr="00B562DD">
        <w:rPr>
          <w:b/>
          <w:bCs/>
          <w:i/>
          <w:u w:val="single"/>
        </w:rPr>
        <w:t>:</w:t>
      </w:r>
      <w:r>
        <w:rPr>
          <w:iCs/>
        </w:rPr>
        <w:t xml:space="preserve"> </w:t>
      </w:r>
      <w:r>
        <w:rPr>
          <w:i/>
        </w:rPr>
        <w:t>RAN2 to introduce new offsets to existing broadcast mechanisms and measurement configurations to enhance UE cell selection and reselection in non-terrestrial networks.</w:t>
      </w:r>
    </w:p>
    <w:p w14:paraId="17DFCF2E" w14:textId="1F0EB3E5" w:rsidR="00B26A91" w:rsidRDefault="00B26A91" w:rsidP="00B26A91">
      <w:pPr>
        <w:jc w:val="both"/>
      </w:pPr>
    </w:p>
    <w:p w14:paraId="4313A7CC" w14:textId="77777777" w:rsidR="00ED4227" w:rsidRPr="00B03A95" w:rsidRDefault="00ED4227" w:rsidP="00ED4227">
      <w:pPr>
        <w:jc w:val="both"/>
        <w:rPr>
          <w:strike/>
        </w:rPr>
      </w:pPr>
      <w:r w:rsidRPr="001C381A">
        <w:rPr>
          <w:b/>
          <w:i/>
          <w:u w:val="single"/>
        </w:rPr>
        <w:t xml:space="preserve">Proposal </w:t>
      </w:r>
      <w:r>
        <w:rPr>
          <w:b/>
          <w:i/>
          <w:u w:val="single"/>
        </w:rPr>
        <w:t>5</w:t>
      </w:r>
      <w:r w:rsidRPr="001C381A">
        <w:rPr>
          <w:b/>
          <w:i/>
          <w:u w:val="single"/>
        </w:rPr>
        <w:t>:</w:t>
      </w:r>
      <w:r>
        <w:rPr>
          <w:i/>
        </w:rPr>
        <w:t xml:space="preserve"> For efficient cell selection in case of mixed TN and NTN configurations, RAN2 to identify mechanisms of prioritization between terrestrial cells and non-terrestrial cells in mixed coverage locations using broadcast messages.</w:t>
      </w:r>
    </w:p>
    <w:p w14:paraId="1218236C" w14:textId="77777777" w:rsidR="00ED4227" w:rsidRDefault="00ED4227" w:rsidP="00B26A91">
      <w:pPr>
        <w:jc w:val="both"/>
      </w:pPr>
    </w:p>
    <w:p w14:paraId="2945BCA6" w14:textId="795DC749" w:rsidR="00080012" w:rsidRDefault="00ED4227" w:rsidP="000700F0">
      <w:pPr>
        <w:rPr>
          <w:i/>
          <w:iCs/>
        </w:rPr>
      </w:pPr>
      <w:r w:rsidRPr="006C33AB">
        <w:rPr>
          <w:b/>
          <w:bCs/>
          <w:i/>
          <w:iCs/>
          <w:u w:val="single"/>
        </w:rPr>
        <w:t xml:space="preserve">Proposal </w:t>
      </w:r>
      <w:r>
        <w:rPr>
          <w:b/>
          <w:bCs/>
          <w:i/>
          <w:iCs/>
          <w:u w:val="single"/>
        </w:rPr>
        <w:t>6</w:t>
      </w:r>
      <w:r w:rsidRPr="006C33AB">
        <w:rPr>
          <w:b/>
          <w:bCs/>
          <w:i/>
          <w:iCs/>
          <w:u w:val="single"/>
        </w:rPr>
        <w:t>:</w:t>
      </w:r>
      <w:r>
        <w:rPr>
          <w:i/>
          <w:iCs/>
        </w:rPr>
        <w:t xml:space="preserve"> RAN2 to consider providing </w:t>
      </w:r>
      <w:r w:rsidR="002E667E">
        <w:rPr>
          <w:i/>
          <w:iCs/>
        </w:rPr>
        <w:t>beam-based</w:t>
      </w:r>
      <w:r>
        <w:rPr>
          <w:i/>
          <w:iCs/>
        </w:rPr>
        <w:t xml:space="preserve"> neighbor cell list for NTN UEs to avoid the penalty of location measurement related power drain on UE and unnecessary exchanges of location between UE and Network. </w:t>
      </w:r>
    </w:p>
    <w:p w14:paraId="2E75F001" w14:textId="77777777" w:rsidR="007E70BB" w:rsidRPr="00A6576F" w:rsidRDefault="005C63AE" w:rsidP="007E70BB">
      <w:pPr>
        <w:pStyle w:val="Heading1"/>
      </w:pPr>
      <w:r w:rsidRPr="00A6576F">
        <w:lastRenderedPageBreak/>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77777777"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TR 38.321, Medium Access Control </w:t>
      </w:r>
      <w:r w:rsidR="004C0BD7">
        <w:t>(MAC) Protocol Specification, v. 16.1.0, Jul</w:t>
      </w:r>
      <w:r w:rsidR="00131F95">
        <w:t>.</w:t>
      </w:r>
      <w:r w:rsidR="004C0BD7">
        <w:t xml:space="preserve"> 2020.</w:t>
      </w:r>
    </w:p>
    <w:p w14:paraId="74C6E602" w14:textId="6DDDEFB8" w:rsidR="00131F95" w:rsidRPr="00CE1906"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764258B5" w14:textId="31C71E3C"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38.304</w:t>
      </w:r>
      <w:r w:rsidR="002D19FA">
        <w:rPr>
          <w:noProof/>
        </w:rPr>
        <w:t>,</w:t>
      </w:r>
      <w:r w:rsidR="000A7B53">
        <w:rPr>
          <w:noProof/>
        </w:rPr>
        <w:t xml:space="preserve"> User Equipment (UE) procedures in idle mode and in RRC Inactive state, v. 16.2.0, Oct. 2020.</w:t>
      </w:r>
    </w:p>
    <w:p w14:paraId="643BA5C0" w14:textId="1EFC1330"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38.133</w:t>
      </w:r>
      <w:r w:rsidR="002D19FA">
        <w:rPr>
          <w:noProof/>
        </w:rPr>
        <w:t>, Requirements for support of radio resource management, v. 16.5.0, Oct. 2020.</w:t>
      </w:r>
    </w:p>
    <w:p w14:paraId="4778DB6C" w14:textId="1A0E4446" w:rsidR="0087500F"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RAN2#111-e, Chairman’s Notes, Sept. 2020.</w:t>
      </w:r>
    </w:p>
    <w:p w14:paraId="13958467" w14:textId="725508BC" w:rsidR="006F1548"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RAN2#112-e, Chairman’s Notes, Nov. 2020.</w:t>
      </w:r>
    </w:p>
    <w:p w14:paraId="433D1938" w14:textId="01182246" w:rsidR="00B535C3" w:rsidRDefault="00B535C3"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RAN3#110-e, Chairman’s Notes, Nov. 2020.</w:t>
      </w:r>
    </w:p>
    <w:p w14:paraId="15E794F3" w14:textId="4826DB8C" w:rsidR="00EB76A6" w:rsidRDefault="00EB76A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RAN2#113-e, Chairman’s Notes, Jan. 2021.</w:t>
      </w:r>
    </w:p>
    <w:p w14:paraId="523DE0B4" w14:textId="6A023FB9" w:rsidR="00EB76A6" w:rsidRDefault="00EB76A6" w:rsidP="00EB76A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RAN2#114-e, Chairman’s Notes, Jun. 2021.</w:t>
      </w:r>
    </w:p>
    <w:p w14:paraId="0F331318" w14:textId="2EDEBD05" w:rsidR="00EB76A6" w:rsidRDefault="00EB76A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R2-2107284, “Area Management in an NTN”, Samsung et. al., RAN2#115-e, Aug. 2021. </w:t>
      </w:r>
    </w:p>
    <w:p w14:paraId="3AA65526" w14:textId="0E6FDEE6" w:rsidR="00131F95" w:rsidRDefault="00131F95" w:rsidP="00131F95">
      <w:pPr>
        <w:overflowPunct w:val="0"/>
        <w:autoSpaceDE w:val="0"/>
        <w:autoSpaceDN w:val="0"/>
        <w:adjustRightInd w:val="0"/>
        <w:spacing w:before="100" w:beforeAutospacing="1" w:after="120"/>
        <w:ind w:left="562"/>
        <w:jc w:val="both"/>
        <w:textAlignment w:val="baseline"/>
      </w:pPr>
    </w:p>
    <w:sectPr w:rsidR="00131F95"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DB97" w14:textId="77777777" w:rsidR="00F4067D" w:rsidRDefault="00F4067D">
      <w:r>
        <w:separator/>
      </w:r>
    </w:p>
  </w:endnote>
  <w:endnote w:type="continuationSeparator" w:id="0">
    <w:p w14:paraId="03675A9E" w14:textId="77777777" w:rsidR="00F4067D" w:rsidRDefault="00F4067D">
      <w:r>
        <w:continuationSeparator/>
      </w:r>
    </w:p>
  </w:endnote>
  <w:endnote w:type="continuationNotice" w:id="1">
    <w:p w14:paraId="7F1A1793" w14:textId="77777777" w:rsidR="00F4067D" w:rsidRDefault="00F40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71142" w14:textId="77777777" w:rsidR="00F4067D" w:rsidRDefault="00F4067D">
      <w:r>
        <w:separator/>
      </w:r>
    </w:p>
  </w:footnote>
  <w:footnote w:type="continuationSeparator" w:id="0">
    <w:p w14:paraId="4D6CA3EF" w14:textId="77777777" w:rsidR="00F4067D" w:rsidRDefault="00F4067D">
      <w:r>
        <w:continuationSeparator/>
      </w:r>
    </w:p>
  </w:footnote>
  <w:footnote w:type="continuationNotice" w:id="1">
    <w:p w14:paraId="4F5A17F3" w14:textId="77777777" w:rsidR="00F4067D" w:rsidRDefault="00F406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B640EC"/>
    <w:multiLevelType w:val="hybridMultilevel"/>
    <w:tmpl w:val="B0286582"/>
    <w:lvl w:ilvl="0" w:tplc="658ADEFA">
      <w:start w:val="1"/>
      <w:numFmt w:val="decimal"/>
      <w:lvlText w:val="%1."/>
      <w:lvlJc w:val="left"/>
      <w:pPr>
        <w:ind w:left="630" w:hanging="360"/>
      </w:pPr>
      <w:rPr>
        <w:rFonts w:asciiTheme="minorHAnsi" w:hAnsiTheme="minorHAnsi" w:cstheme="minorBidi" w:hint="default"/>
        <w:b w:val="0"/>
        <w:i/>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0972258"/>
    <w:multiLevelType w:val="hybridMultilevel"/>
    <w:tmpl w:val="BB0092F2"/>
    <w:lvl w:ilvl="0" w:tplc="0824970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E0BFC"/>
    <w:multiLevelType w:val="hybridMultilevel"/>
    <w:tmpl w:val="8B4C6AE4"/>
    <w:lvl w:ilvl="0" w:tplc="0BCE35E2">
      <w:start w:val="1"/>
      <w:numFmt w:val="decimal"/>
      <w:lvlText w:val="%1."/>
      <w:lvlJc w:val="left"/>
      <w:pPr>
        <w:ind w:left="630" w:hanging="360"/>
      </w:pPr>
      <w:rPr>
        <w:rFonts w:hint="default"/>
        <w:i w:val="0"/>
        <w:color w:val="000000" w:themeColor="text1"/>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2796A"/>
    <w:multiLevelType w:val="hybridMultilevel"/>
    <w:tmpl w:val="34EEFF6A"/>
    <w:lvl w:ilvl="0" w:tplc="A8A2D7F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E26F6F"/>
    <w:multiLevelType w:val="hybridMultilevel"/>
    <w:tmpl w:val="BF245CB4"/>
    <w:lvl w:ilvl="0" w:tplc="943C4B2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7218463A"/>
    <w:multiLevelType w:val="hybridMultilevel"/>
    <w:tmpl w:val="6E72ABEC"/>
    <w:lvl w:ilvl="0" w:tplc="9B069D84">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2"/>
  </w:num>
  <w:num w:numId="6">
    <w:abstractNumId w:val="20"/>
  </w:num>
  <w:num w:numId="7">
    <w:abstractNumId w:val="27"/>
  </w:num>
  <w:num w:numId="8">
    <w:abstractNumId w:val="13"/>
  </w:num>
  <w:num w:numId="9">
    <w:abstractNumId w:val="23"/>
  </w:num>
  <w:num w:numId="10">
    <w:abstractNumId w:val="3"/>
  </w:num>
  <w:num w:numId="11">
    <w:abstractNumId w:val="29"/>
  </w:num>
  <w:num w:numId="12">
    <w:abstractNumId w:val="7"/>
  </w:num>
  <w:num w:numId="13">
    <w:abstractNumId w:val="25"/>
  </w:num>
  <w:num w:numId="14">
    <w:abstractNumId w:val="19"/>
  </w:num>
  <w:num w:numId="15">
    <w:abstractNumId w:val="30"/>
  </w:num>
  <w:num w:numId="16">
    <w:abstractNumId w:val="35"/>
  </w:num>
  <w:num w:numId="17">
    <w:abstractNumId w:val="11"/>
  </w:num>
  <w:num w:numId="18">
    <w:abstractNumId w:val="28"/>
  </w:num>
  <w:num w:numId="19">
    <w:abstractNumId w:val="14"/>
  </w:num>
  <w:num w:numId="20">
    <w:abstractNumId w:val="10"/>
  </w:num>
  <w:num w:numId="21">
    <w:abstractNumId w:val="24"/>
  </w:num>
  <w:num w:numId="22">
    <w:abstractNumId w:val="8"/>
  </w:num>
  <w:num w:numId="23">
    <w:abstractNumId w:val="9"/>
  </w:num>
  <w:num w:numId="24">
    <w:abstractNumId w:val="5"/>
  </w:num>
  <w:num w:numId="25">
    <w:abstractNumId w:val="0"/>
  </w:num>
  <w:num w:numId="26">
    <w:abstractNumId w:val="1"/>
  </w:num>
  <w:num w:numId="27">
    <w:abstractNumId w:val="2"/>
  </w:num>
  <w:num w:numId="28">
    <w:abstractNumId w:val="6"/>
  </w:num>
  <w:num w:numId="29">
    <w:abstractNumId w:val="31"/>
  </w:num>
  <w:num w:numId="30">
    <w:abstractNumId w:val="22"/>
  </w:num>
  <w:num w:numId="31">
    <w:abstractNumId w:val="18"/>
  </w:num>
  <w:num w:numId="32">
    <w:abstractNumId w:val="33"/>
  </w:num>
  <w:num w:numId="33">
    <w:abstractNumId w:val="32"/>
  </w:num>
  <w:num w:numId="34">
    <w:abstractNumId w:val="34"/>
  </w:num>
  <w:num w:numId="35">
    <w:abstractNumId w:val="26"/>
  </w:num>
  <w:num w:numId="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929"/>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089D"/>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FEE"/>
    <w:rsid w:val="00477768"/>
    <w:rsid w:val="004778F1"/>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CC2"/>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02"/>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850"/>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417"/>
    <w:rsid w:val="0099487F"/>
    <w:rsid w:val="00994DCA"/>
    <w:rsid w:val="00995A8E"/>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2F25"/>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13E"/>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4E48"/>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B0"/>
    <w:rsid w:val="00BD721C"/>
    <w:rsid w:val="00BD7A8B"/>
    <w:rsid w:val="00BD7F16"/>
    <w:rsid w:val="00BE0841"/>
    <w:rsid w:val="00BE0B97"/>
    <w:rsid w:val="00BE0BF1"/>
    <w:rsid w:val="00BE1234"/>
    <w:rsid w:val="00BE156B"/>
    <w:rsid w:val="00BE191B"/>
    <w:rsid w:val="00BE1AFF"/>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868"/>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41ED"/>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EEA"/>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198"/>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2CBF"/>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67D"/>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3FEF"/>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E7BE6"/>
    <w:rsid w:val="00FF0BB8"/>
    <w:rsid w:val="00FF0CE1"/>
    <w:rsid w:val="00FF10FD"/>
    <w:rsid w:val="00FF121F"/>
    <w:rsid w:val="00FF179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1089D"/>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2.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TotalTime>
  <Pages>6</Pages>
  <Words>2507</Words>
  <Characters>14291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4</cp:revision>
  <cp:lastPrinted>2020-01-28T01:17:00Z</cp:lastPrinted>
  <dcterms:created xsi:type="dcterms:W3CDTF">2021-08-05T04:45:00Z</dcterms:created>
  <dcterms:modified xsi:type="dcterms:W3CDTF">2021-08-05T06:15:00Z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